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4D947" w14:textId="694139F0" w:rsidR="007F4F4C" w:rsidRPr="00C94C42" w:rsidRDefault="004A76C8" w:rsidP="006D09F8">
      <w:pPr>
        <w:pStyle w:val="3GPPHeader"/>
        <w:rPr>
          <w:lang w:val="en-CA"/>
        </w:rPr>
      </w:pPr>
      <w:r w:rsidRPr="00C94C42">
        <w:rPr>
          <w:rStyle w:val="normaltextrun"/>
          <w:rFonts w:cs="Arial"/>
        </w:rPr>
        <w:t>3GPP TSG-RAN WG2 Meeting #12</w:t>
      </w:r>
      <w:r>
        <w:rPr>
          <w:rStyle w:val="normaltextrun"/>
          <w:rFonts w:cs="Arial"/>
        </w:rPr>
        <w:t>7</w:t>
      </w:r>
      <w:r w:rsidRPr="00C94C42">
        <w:tab/>
      </w:r>
      <w:r w:rsidR="000C446A" w:rsidRPr="000C446A">
        <w:t>R2-2407184</w:t>
      </w:r>
      <w:r w:rsidRPr="00C94C42">
        <w:br/>
      </w:r>
      <w:r>
        <w:t>Maastricht, Netherlands,</w:t>
      </w:r>
      <w:r w:rsidRPr="00C96FDB">
        <w:t xml:space="preserve"> </w:t>
      </w:r>
      <w:r>
        <w:t>August 19</w:t>
      </w:r>
      <w:r w:rsidRPr="0081080F">
        <w:rPr>
          <w:vertAlign w:val="superscript"/>
        </w:rPr>
        <w:t>th</w:t>
      </w:r>
      <w:r>
        <w:t xml:space="preserve"> – 23</w:t>
      </w:r>
      <w:r>
        <w:rPr>
          <w:vertAlign w:val="superscript"/>
        </w:rPr>
        <w:t>rd</w:t>
      </w:r>
      <w:r w:rsidRPr="00C96FDB">
        <w:t xml:space="preserve">, </w:t>
      </w:r>
      <w:r w:rsidRPr="00291ED2">
        <w:rPr>
          <w:bCs/>
        </w:rPr>
        <w:t>2024</w:t>
      </w:r>
    </w:p>
    <w:p w14:paraId="0A8E05CB" w14:textId="77A6BC2E"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34BD57B4" w14:textId="683AE2DC" w:rsidR="00B20F95" w:rsidRPr="00A56945" w:rsidRDefault="00B20F95" w:rsidP="00831004">
      <w:pPr>
        <w:spacing w:before="240"/>
        <w:rPr>
          <w:lang w:eastAsia="sv-SE"/>
        </w:rPr>
      </w:pPr>
      <w:r w:rsidRPr="00A56945">
        <w:t xml:space="preserve">RAN approved a new </w:t>
      </w:r>
      <w:r w:rsidR="00B83A96">
        <w:t>work</w:t>
      </w:r>
      <w:r w:rsidRPr="00A56945">
        <w:t xml:space="preserve"> item on </w:t>
      </w:r>
      <w:r>
        <w:t>n</w:t>
      </w:r>
      <w:r w:rsidRPr="00A56945">
        <w:t xml:space="preserve">etwork </w:t>
      </w:r>
      <w:r>
        <w:t>e</w:t>
      </w:r>
      <w:r w:rsidRPr="00A56945">
        <w:t xml:space="preserve">nergy </w:t>
      </w:r>
      <w:r>
        <w:t>s</w:t>
      </w:r>
      <w:r w:rsidRPr="00A56945">
        <w:t>aving</w:t>
      </w:r>
      <w:r>
        <w:t xml:space="preserve"> (NES)</w:t>
      </w:r>
      <w:r w:rsidRPr="00A56945">
        <w:t xml:space="preserve"> [1]. </w:t>
      </w: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38B61473" w14:textId="18E4576D" w:rsidR="00F8113B" w:rsidRPr="00F8113B" w:rsidRDefault="00F8113B" w:rsidP="00F8113B">
            <w:pPr>
              <w:pStyle w:val="ListParagraph"/>
              <w:numPr>
                <w:ilvl w:val="0"/>
                <w:numId w:val="34"/>
              </w:numPr>
              <w:spacing w:after="180"/>
              <w:rPr>
                <w:rFonts w:eastAsia="Yu Mincho"/>
                <w:bCs/>
                <w:lang w:val="en-US" w:eastAsia="en-GB"/>
              </w:rPr>
            </w:pPr>
            <w:r w:rsidRPr="00F8113B">
              <w:rPr>
                <w:rFonts w:eastAsia="Yu Mincho"/>
                <w:bCs/>
                <w:lang w:val="en-US" w:eastAsia="en-GB"/>
              </w:rPr>
              <w:t>Specify adaptation of common signal/channel transmissions. [RAN1/2/3/4]</w:t>
            </w:r>
          </w:p>
          <w:p w14:paraId="3C3B40AA"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 xml:space="preserve">Adaptation of SSB in time domain, e.g. adapting periodicity </w:t>
            </w:r>
          </w:p>
          <w:p w14:paraId="482C9F2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PRACH in time domain</w:t>
            </w:r>
          </w:p>
          <w:p w14:paraId="72E1D256"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Study adaptation of PRACH in spatial domain, e.g. non-uniform PRACH resources per SSB, and specify if found beneficial</w:t>
            </w:r>
          </w:p>
          <w:p w14:paraId="5C4F182A"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This study is to be done in 2Q’2024 only</w:t>
            </w:r>
          </w:p>
          <w:p w14:paraId="615EE4E3" w14:textId="77777777" w:rsidR="00F8113B" w:rsidRPr="00F8113B" w:rsidRDefault="00F8113B" w:rsidP="00F8113B">
            <w:pPr>
              <w:numPr>
                <w:ilvl w:val="1"/>
                <w:numId w:val="33"/>
              </w:numPr>
              <w:spacing w:after="180"/>
              <w:rPr>
                <w:rFonts w:eastAsia="Yu Mincho"/>
                <w:bCs/>
                <w:lang w:val="en-US" w:eastAsia="en-GB"/>
              </w:rPr>
            </w:pPr>
            <w:r w:rsidRPr="00F8113B">
              <w:rPr>
                <w:rFonts w:eastAsia="Yu Mincho"/>
                <w:bCs/>
                <w:lang w:val="en-US" w:eastAsia="en-GB"/>
              </w:rPr>
              <w:t>Adaptation of paging occasions including confining the paging occasions in the time domain</w:t>
            </w:r>
          </w:p>
          <w:p w14:paraId="107FCC4F" w14:textId="77777777" w:rsidR="00F8113B" w:rsidRPr="00F8113B" w:rsidRDefault="00F8113B" w:rsidP="00F8113B">
            <w:pPr>
              <w:numPr>
                <w:ilvl w:val="2"/>
                <w:numId w:val="33"/>
              </w:numPr>
              <w:spacing w:after="180"/>
              <w:rPr>
                <w:rFonts w:eastAsia="Yu Mincho"/>
                <w:bCs/>
                <w:lang w:val="en-US" w:eastAsia="en-GB"/>
              </w:rPr>
            </w:pPr>
            <w:r w:rsidRPr="00F8113B">
              <w:rPr>
                <w:rFonts w:eastAsia="Yu Mincho"/>
                <w:bCs/>
                <w:lang w:val="en-US" w:eastAsia="en-GB"/>
              </w:rPr>
              <w:t>Note: there shall be no paging latency increase</w:t>
            </w:r>
          </w:p>
          <w:p w14:paraId="00757B97" w14:textId="50E428C3" w:rsidR="00B20F95" w:rsidRPr="00F8113B" w:rsidRDefault="00F8113B" w:rsidP="002E7408">
            <w:pPr>
              <w:numPr>
                <w:ilvl w:val="1"/>
                <w:numId w:val="33"/>
              </w:numPr>
              <w:spacing w:after="180"/>
              <w:rPr>
                <w:rFonts w:eastAsia="Yu Mincho"/>
                <w:bCs/>
                <w:lang w:val="en-US" w:eastAsia="en-GB"/>
              </w:rPr>
            </w:pPr>
            <w:r w:rsidRPr="00F8113B">
              <w:rPr>
                <w:rFonts w:eastAsia="Yu Mincho"/>
                <w:bCs/>
                <w:lang w:val="en-US" w:eastAsia="en-GB"/>
              </w:rPr>
              <w:t xml:space="preserve">Note: there shall be no negative impact to legacy UEs, unless significant benefits are shown </w:t>
            </w:r>
          </w:p>
        </w:tc>
      </w:tr>
    </w:tbl>
    <w:p w14:paraId="3355CF95" w14:textId="77777777" w:rsidR="006C6FB1" w:rsidRDefault="006C6FB1" w:rsidP="00A867AD">
      <w:pPr>
        <w:rPr>
          <w:lang w:eastAsia="sv-SE"/>
        </w:rPr>
      </w:pPr>
    </w:p>
    <w:p w14:paraId="5A2C8754" w14:textId="25E928D9" w:rsidR="00734813" w:rsidRDefault="00734813" w:rsidP="00A867AD">
      <w:pPr>
        <w:rPr>
          <w:lang w:eastAsia="sv-SE"/>
        </w:rPr>
      </w:pPr>
      <w:r>
        <w:rPr>
          <w:lang w:eastAsia="sv-SE"/>
        </w:rPr>
        <w:t xml:space="preserve">This agenda item was largely not treated in RAN2#125bis, </w:t>
      </w:r>
      <w:r w:rsidR="000B7018">
        <w:rPr>
          <w:lang w:eastAsia="sv-SE"/>
        </w:rPr>
        <w:t>except for</w:t>
      </w:r>
      <w:r>
        <w:rPr>
          <w:lang w:eastAsia="sv-SE"/>
        </w:rPr>
        <w:t xml:space="preserve"> </w:t>
      </w:r>
      <w:r w:rsidR="00CF5554">
        <w:rPr>
          <w:lang w:eastAsia="sv-SE"/>
        </w:rPr>
        <w:t>paging adaptation. The following was agreed for paging domain adaptation</w:t>
      </w:r>
      <w:r w:rsidR="00670EF5">
        <w:rPr>
          <w:lang w:eastAsia="sv-SE"/>
        </w:rPr>
        <w:t>:</w:t>
      </w:r>
    </w:p>
    <w:p w14:paraId="709A67F4" w14:textId="77777777" w:rsidR="007107A8" w:rsidRPr="007107A8" w:rsidRDefault="007107A8" w:rsidP="007107A8">
      <w:pPr>
        <w:pStyle w:val="Doc-text2"/>
        <w:ind w:left="0" w:firstLine="0"/>
        <w:rPr>
          <w:b/>
          <w:bCs/>
        </w:rPr>
      </w:pPr>
      <w:r w:rsidRPr="007107A8">
        <w:rPr>
          <w:b/>
          <w:bCs/>
        </w:rPr>
        <w:t>Agreements:</w:t>
      </w:r>
    </w:p>
    <w:p w14:paraId="6E92E9EF" w14:textId="77777777" w:rsidR="007107A8" w:rsidRDefault="007107A8" w:rsidP="007107A8">
      <w:pPr>
        <w:pStyle w:val="Doc-text2"/>
        <w:numPr>
          <w:ilvl w:val="0"/>
          <w:numId w:val="45"/>
        </w:numPr>
      </w:pPr>
      <w:r w:rsidRPr="008F7682">
        <w:t>UE monitor</w:t>
      </w:r>
      <w:r>
        <w:t>s</w:t>
      </w:r>
      <w:r w:rsidRPr="008F7682">
        <w:t xml:space="preserve"> one PEI/PO every paging DRX cycle, i.e. the UE doesn’t skip PO in paging DRX cycle.</w:t>
      </w:r>
    </w:p>
    <w:p w14:paraId="15255E0D" w14:textId="77777777" w:rsidR="007107A8" w:rsidRDefault="007107A8" w:rsidP="007107A8">
      <w:pPr>
        <w:pStyle w:val="Doc-text2"/>
        <w:numPr>
          <w:ilvl w:val="0"/>
          <w:numId w:val="45"/>
        </w:numPr>
      </w:pPr>
      <w:r>
        <w:t>Techniques considered:</w:t>
      </w:r>
    </w:p>
    <w:p w14:paraId="5595E5AC" w14:textId="77777777" w:rsidR="007107A8" w:rsidRDefault="007107A8" w:rsidP="007107A8">
      <w:pPr>
        <w:pStyle w:val="Doc-text2"/>
        <w:numPr>
          <w:ilvl w:val="1"/>
          <w:numId w:val="45"/>
        </w:numPr>
      </w:pPr>
      <w:r w:rsidRPr="008F7682">
        <w:t>a) bundl</w:t>
      </w:r>
      <w:r>
        <w:t>ing</w:t>
      </w:r>
      <w:r w:rsidRPr="008F7682">
        <w:t xml:space="preserve"> paging frames</w:t>
      </w:r>
    </w:p>
    <w:p w14:paraId="7298E63A" w14:textId="77777777" w:rsidR="007107A8" w:rsidRDefault="007107A8" w:rsidP="007107A8">
      <w:pPr>
        <w:pStyle w:val="Doc-text2"/>
        <w:numPr>
          <w:ilvl w:val="1"/>
          <w:numId w:val="45"/>
        </w:numPr>
      </w:pPr>
      <w:r w:rsidRPr="008F7682">
        <w:t>b) extend</w:t>
      </w:r>
      <w:r>
        <w:t>ing</w:t>
      </w:r>
      <w:r w:rsidRPr="008F7682">
        <w:t xml:space="preserve"> the values of N to have increased interval between PFs (e.g. T/64, T/128 ...) and compensating decrease in number of PFs by increasing POs per PF</w:t>
      </w:r>
    </w:p>
    <w:p w14:paraId="6EC52ABD" w14:textId="77777777" w:rsidR="007107A8" w:rsidRDefault="007107A8" w:rsidP="007107A8">
      <w:pPr>
        <w:pStyle w:val="Doc-text2"/>
        <w:numPr>
          <w:ilvl w:val="0"/>
          <w:numId w:val="45"/>
        </w:numPr>
      </w:pPr>
      <w:r>
        <w:t>the following options on compatibility of legacy RRC_IDLE/RRC_INACTIVE UE are considered:</w:t>
      </w:r>
    </w:p>
    <w:p w14:paraId="1D05959D" w14:textId="77777777" w:rsidR="007107A8" w:rsidRDefault="007107A8" w:rsidP="007107A8">
      <w:pPr>
        <w:pStyle w:val="Doc-text2"/>
        <w:numPr>
          <w:ilvl w:val="1"/>
          <w:numId w:val="45"/>
        </w:numPr>
      </w:pPr>
      <w:r>
        <w:t xml:space="preserve">Option 1: Prevent the access of legacy UE via </w:t>
      </w:r>
      <w:proofErr w:type="gramStart"/>
      <w:r>
        <w:t>barring;</w:t>
      </w:r>
      <w:proofErr w:type="gramEnd"/>
    </w:p>
    <w:p w14:paraId="7A4972BC" w14:textId="77777777" w:rsidR="007107A8" w:rsidRDefault="007107A8" w:rsidP="007107A8">
      <w:pPr>
        <w:pStyle w:val="Doc-text2"/>
        <w:numPr>
          <w:ilvl w:val="1"/>
          <w:numId w:val="45"/>
        </w:numPr>
      </w:pPr>
      <w:r>
        <w:t>Option 2: Separate paging resources for legacy UEs and Rel-19 NES UEs</w:t>
      </w:r>
    </w:p>
    <w:p w14:paraId="5B66918F" w14:textId="77777777" w:rsidR="007107A8" w:rsidRDefault="007107A8" w:rsidP="00A867AD">
      <w:pPr>
        <w:rPr>
          <w:lang w:eastAsia="sv-SE"/>
        </w:rPr>
      </w:pPr>
    </w:p>
    <w:p w14:paraId="02F0370A" w14:textId="77777777" w:rsidR="00AB5F60" w:rsidRPr="00C94C42" w:rsidRDefault="00AB5F60" w:rsidP="00A867AD">
      <w:pPr>
        <w:rPr>
          <w:lang w:eastAsia="sv-SE"/>
        </w:rPr>
      </w:pPr>
      <w:r w:rsidRPr="00AB5F60">
        <w:rPr>
          <w:lang w:eastAsia="sv-SE"/>
        </w:rPr>
        <w:t xml:space="preserve">This contribution discusses </w:t>
      </w:r>
      <w:r w:rsidR="00F8113B">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00B83A96" w:rsidRPr="00B83A96">
        <w:rPr>
          <w:lang w:eastAsia="sv-SE"/>
        </w:rPr>
        <w:t xml:space="preserve"> </w:t>
      </w:r>
      <w:r w:rsidR="00B83A96">
        <w:rPr>
          <w:lang w:eastAsia="sv-SE"/>
        </w:rPr>
        <w:t>with focus on higher layer impacts</w:t>
      </w:r>
      <w:r>
        <w:rPr>
          <w:lang w:eastAsia="sv-SE"/>
        </w:rPr>
        <w:t xml:space="preserve"> </w:t>
      </w:r>
      <w:r w:rsidR="00B83A96">
        <w:rPr>
          <w:lang w:eastAsia="sv-SE"/>
        </w:rPr>
        <w:t xml:space="preserve">and assumptions, </w:t>
      </w:r>
      <w:r w:rsidR="008E4A99">
        <w:rPr>
          <w:lang w:eastAsia="sv-SE"/>
        </w:rPr>
        <w:t xml:space="preserve">including applicable RRC states, assumed </w:t>
      </w:r>
      <w:r w:rsidR="00B83A96">
        <w:rPr>
          <w:lang w:eastAsia="sv-SE"/>
        </w:rPr>
        <w:t xml:space="preserve">deployment </w:t>
      </w:r>
      <w:r w:rsidR="008E4A99">
        <w:rPr>
          <w:lang w:eastAsia="sv-SE"/>
        </w:rPr>
        <w:t>scenarios, and</w:t>
      </w:r>
      <w:r w:rsidRPr="00AB5F60">
        <w:rPr>
          <w:lang w:eastAsia="sv-SE"/>
        </w:rPr>
        <w:t xml:space="preserve"> implications of these adaptations in single and multi-cell scenarios for legacy UE</w:t>
      </w:r>
      <w:r>
        <w:rPr>
          <w:lang w:eastAsia="sv-SE"/>
        </w:rPr>
        <w:t>s</w:t>
      </w:r>
      <w:r w:rsidRPr="00AB5F60">
        <w:rPr>
          <w:lang w:eastAsia="sv-SE"/>
        </w:rPr>
        <w:t>.</w:t>
      </w:r>
      <w:r w:rsidR="00432A69">
        <w:rPr>
          <w:lang w:eastAsia="sv-SE"/>
        </w:rPr>
        <w:t xml:space="preserve"> </w:t>
      </w:r>
      <w:r w:rsidR="00432A69" w:rsidRPr="00432A69">
        <w:rPr>
          <w:lang w:eastAsia="sv-SE"/>
        </w:rPr>
        <w:t xml:space="preserve">These </w:t>
      </w:r>
      <w:r w:rsidR="007501FB">
        <w:rPr>
          <w:lang w:eastAsia="sv-SE"/>
        </w:rPr>
        <w:t>techniques</w:t>
      </w:r>
      <w:r w:rsidR="00432A69" w:rsidRPr="00432A69">
        <w:rPr>
          <w:lang w:eastAsia="sv-SE"/>
        </w:rPr>
        <w:t xml:space="preserve"> aim to improve system </w:t>
      </w:r>
      <w:r w:rsidR="007501FB">
        <w:rPr>
          <w:lang w:eastAsia="sv-SE"/>
        </w:rPr>
        <w:t xml:space="preserve">energy </w:t>
      </w:r>
      <w:r w:rsidR="00432A69" w:rsidRPr="00432A69">
        <w:rPr>
          <w:lang w:eastAsia="sv-SE"/>
        </w:rPr>
        <w:t>efficiency and flexibility while considering UE impact.</w:t>
      </w:r>
    </w:p>
    <w:p w14:paraId="2855049D" w14:textId="6F3A04E4" w:rsidR="00175A3E" w:rsidRDefault="000E0BB8" w:rsidP="003D7C92">
      <w:pPr>
        <w:pStyle w:val="Heading1"/>
      </w:pPr>
      <w:r w:rsidRPr="00C94C42">
        <w:t>Discussion</w:t>
      </w:r>
    </w:p>
    <w:p w14:paraId="6BA5CC54" w14:textId="537F2F61" w:rsidR="0029755C" w:rsidRDefault="0029755C" w:rsidP="0029755C">
      <w:r w:rsidRPr="004635DE">
        <w:t xml:space="preserve">Compared to earlier </w:t>
      </w:r>
      <w:r>
        <w:t xml:space="preserve">cellular </w:t>
      </w:r>
      <w:r w:rsidRPr="004635DE">
        <w:t xml:space="preserve">systems, the design of NR is efficient from the perspective of minimizing </w:t>
      </w:r>
      <w:r>
        <w:t xml:space="preserve">network </w:t>
      </w:r>
      <w:r w:rsidRPr="004635DE">
        <w:t xml:space="preserve">transmissions </w:t>
      </w:r>
      <w:r>
        <w:t xml:space="preserve">of always-on signals </w:t>
      </w:r>
      <w:r w:rsidRPr="004635DE">
        <w:t xml:space="preserve">when there is no data. However, there is still </w:t>
      </w:r>
      <w:r w:rsidR="00C80617">
        <w:t>some common signals and channels are transmitted/received at fixed periodicities, which consumes</w:t>
      </w:r>
      <w:r w:rsidRPr="004635DE">
        <w:t xml:space="preserve"> </w:t>
      </w:r>
      <w:r w:rsidR="00C80617">
        <w:t xml:space="preserve">considerable </w:t>
      </w:r>
      <w:r w:rsidRPr="004635DE">
        <w:t xml:space="preserve">energy </w:t>
      </w:r>
      <w:r w:rsidR="006A5A9E">
        <w:t>at the network, especially</w:t>
      </w:r>
      <w:r w:rsidRPr="004635DE">
        <w:t xml:space="preserve"> when not transmitting </w:t>
      </w:r>
      <w:r>
        <w:t>for</w:t>
      </w:r>
      <w:r w:rsidRPr="004635DE">
        <w:t xml:space="preserve"> other activities</w:t>
      </w:r>
      <w:r w:rsidR="00AA1E8F">
        <w:t xml:space="preserve"> or data exchange</w:t>
      </w:r>
      <w:r w:rsidRPr="004635DE">
        <w:t xml:space="preserve">. Such idle power consumption </w:t>
      </w:r>
      <w:r>
        <w:t xml:space="preserve">can be </w:t>
      </w:r>
      <w:r>
        <w:lastRenderedPageBreak/>
        <w:t>considerable</w:t>
      </w:r>
      <w:r w:rsidRPr="004635DE">
        <w:t xml:space="preserve"> in dense networks</w:t>
      </w:r>
      <w:r>
        <w:t>, e.g., during low cell load conditions</w:t>
      </w:r>
      <w:r w:rsidRPr="004635DE">
        <w:t xml:space="preserve">. </w:t>
      </w:r>
      <w:r>
        <w:t xml:space="preserve">Network </w:t>
      </w:r>
      <w:r w:rsidRPr="004635DE">
        <w:t>energy consumption c</w:t>
      </w:r>
      <w:r>
        <w:t>an therefore</w:t>
      </w:r>
      <w:r w:rsidRPr="004635DE">
        <w:t xml:space="preserve"> be reduced</w:t>
      </w:r>
      <w:r>
        <w:t xml:space="preserve"> when the </w:t>
      </w:r>
      <w:r w:rsidRPr="004635DE">
        <w:t xml:space="preserve">network </w:t>
      </w:r>
      <w:r>
        <w:t>does not exchange transmissions with the</w:t>
      </w:r>
      <w:r w:rsidRPr="004635DE">
        <w:t xml:space="preserve"> UE.</w:t>
      </w:r>
      <w:r w:rsidR="006A5A9E">
        <w:t xml:space="preserve"> </w:t>
      </w:r>
      <w:r>
        <w:t xml:space="preserve">Depending on cell load, it can be more beneficial </w:t>
      </w:r>
      <w:r w:rsidR="006A5A9E">
        <w:t>to adapt the periodicities at which SSBs, RACH, and paging channels are transmitted/received</w:t>
      </w:r>
      <w:r>
        <w:t>.</w:t>
      </w:r>
    </w:p>
    <w:p w14:paraId="04A762C5" w14:textId="77777777" w:rsidR="000C24B5" w:rsidRPr="00E345F2" w:rsidRDefault="000C24B5" w:rsidP="000C24B5">
      <w:pPr>
        <w:pStyle w:val="Heading2"/>
        <w:rPr>
          <w:lang w:val="en-CA"/>
        </w:rPr>
      </w:pPr>
      <w:r w:rsidRPr="00E345F2">
        <w:rPr>
          <w:lang w:val="en-CA"/>
        </w:rPr>
        <w:t xml:space="preserve">Adaptation of </w:t>
      </w:r>
      <w:r>
        <w:rPr>
          <w:lang w:val="en-CA"/>
        </w:rPr>
        <w:t>paging</w:t>
      </w:r>
    </w:p>
    <w:p w14:paraId="2484D3B8" w14:textId="77777777" w:rsidR="000C24B5" w:rsidRDefault="000C24B5" w:rsidP="000C24B5">
      <w:r>
        <w:t xml:space="preserve">Paging messages are sent by the AMF to all gNBs in the same RAN paging/notification area. gNBs in the same RAN paging area transmit the same paging message, even if the UE is not in that cell, because the network doesn’t exactly know in which cell the UE is camped within the paging area. This can cause lots of gNBs to wake up to transmit the paging, even if some of those gNBs were in a NW energy saving state, sleep or dormant states, and even if there is one UE to page in the whole notification area. </w:t>
      </w:r>
    </w:p>
    <w:p w14:paraId="275AF73B" w14:textId="700D71CB" w:rsidR="00AA1E8F" w:rsidRDefault="000C24B5" w:rsidP="00AA1E8F">
      <w:r w:rsidRPr="001A0867">
        <w:t xml:space="preserve">In legacy, the paging configuration can be provided via SIB1 in </w:t>
      </w:r>
      <w:proofErr w:type="spellStart"/>
      <w:r w:rsidRPr="001A0867">
        <w:t>pcch</w:t>
      </w:r>
      <w:proofErr w:type="spellEnd"/>
      <w:r w:rsidRPr="001A0867">
        <w:t xml:space="preserve">-config. This contains info on the default paging cycle, the first PDCCH monitoring occasion for paging of each PO of the PF, and the number of POs per PF. The UEs can identify the corresponding POs to monitor based on the indicated parameters. The legacy POs which are spread over the time domain, however, results in numerous paging transmission and reduced opportunities for the cell to operate in prolonged inactive mode even during low paging load scenarios.  </w:t>
      </w:r>
      <w:r>
        <w:t>Therefore, it can also be power consuming for the UE battery to keep monitoring the regular IDLE mode DRX cycle for paging, when the gNB is sleeping according to a different NES cycle and the UE is not going to be paged. One way to keep cells in NES state is to also support an alternate DRX cycle for NES, which can be used by the UE if it has not changed serving cells and the serving cell is in a sleep mode. The benefit is the same as in the case of C-DRX mode for power savings for both the UE and the network.</w:t>
      </w:r>
      <w:r w:rsidR="00AA1E8F">
        <w:t xml:space="preserve"> Accordingly, RAN2 agreed to consider the following techniques: </w:t>
      </w:r>
      <w:r w:rsidR="00AA1E8F" w:rsidRPr="008F7682">
        <w:t>a) bundl</w:t>
      </w:r>
      <w:r w:rsidR="00AA1E8F">
        <w:t>ing</w:t>
      </w:r>
      <w:r w:rsidR="00AA1E8F" w:rsidRPr="008F7682">
        <w:t xml:space="preserve"> paging frames</w:t>
      </w:r>
      <w:r w:rsidR="00AA1E8F">
        <w:t xml:space="preserve">; </w:t>
      </w:r>
      <w:r w:rsidR="00AA1E8F" w:rsidRPr="008F7682">
        <w:t>b) extend</w:t>
      </w:r>
      <w:r w:rsidR="00AA1E8F">
        <w:t>ing</w:t>
      </w:r>
      <w:r w:rsidR="00AA1E8F" w:rsidRPr="008F7682">
        <w:t xml:space="preserve"> the values of N to have increased interval between PFs (e.g. T/64, T/128 ...) and compensating decrease in number of PFs by increasing POs per PF</w:t>
      </w:r>
    </w:p>
    <w:p w14:paraId="1E9C1887" w14:textId="77777777" w:rsidR="000C24B5" w:rsidRPr="00D07ADE" w:rsidRDefault="000C24B5" w:rsidP="000C24B5">
      <w:pPr>
        <w:rPr>
          <w:lang w:val="en-CA"/>
        </w:rPr>
      </w:pPr>
      <w:r w:rsidRPr="00134969">
        <w:rPr>
          <w:lang w:val="en-CA"/>
        </w:rPr>
        <w:t>For adaptation of paging, legacy UEs can be handled by follow</w:t>
      </w:r>
      <w:r>
        <w:rPr>
          <w:lang w:val="en-CA"/>
        </w:rPr>
        <w:t>ing the</w:t>
      </w:r>
      <w:r w:rsidRPr="00134969">
        <w:rPr>
          <w:lang w:val="en-CA"/>
        </w:rPr>
        <w:t xml:space="preserve"> legacy paging reception procedure in the cell</w:t>
      </w:r>
      <w:r>
        <w:rPr>
          <w:lang w:val="en-CA"/>
        </w:rPr>
        <w:t xml:space="preserve"> and paging occasions</w:t>
      </w:r>
      <w:r w:rsidRPr="00134969">
        <w:rPr>
          <w:lang w:val="en-CA"/>
        </w:rPr>
        <w:t>.</w:t>
      </w:r>
      <w:r>
        <w:rPr>
          <w:lang w:val="en-CA"/>
        </w:rPr>
        <w:t xml:space="preserve"> R19 NES UEs can additionally be configured with modified paging occasions (e.g. cycle); as this allows the network to confine paging to a subset of POs, at least for R19 NES capable UEs.</w:t>
      </w:r>
    </w:p>
    <w:p w14:paraId="6565C4A3" w14:textId="014423B8" w:rsidR="000C24B5" w:rsidRDefault="000C24B5" w:rsidP="000C24B5">
      <w:pPr>
        <w:ind w:left="1350" w:hanging="1350"/>
      </w:pPr>
      <w:r w:rsidRPr="006151B4">
        <w:rPr>
          <w:b/>
          <w:bCs/>
        </w:rPr>
        <w:t xml:space="preserve">Proposal </w:t>
      </w:r>
      <w:r>
        <w:rPr>
          <w:b/>
          <w:bCs/>
        </w:rPr>
        <w:t>1</w:t>
      </w:r>
      <w:r w:rsidRPr="006151B4">
        <w:t>:</w:t>
      </w:r>
      <w:r>
        <w:tab/>
      </w:r>
      <w:r w:rsidRPr="00C61F32">
        <w:t>Support techniques for confining paging occasions in time-domain. The following can be considered:</w:t>
      </w:r>
      <w:r>
        <w:t xml:space="preserve"> </w:t>
      </w:r>
    </w:p>
    <w:p w14:paraId="0C359A01" w14:textId="77777777" w:rsidR="000C24B5" w:rsidRDefault="000C24B5" w:rsidP="000C24B5">
      <w:pPr>
        <w:pStyle w:val="ListParagraph"/>
        <w:numPr>
          <w:ilvl w:val="0"/>
          <w:numId w:val="38"/>
        </w:numPr>
      </w:pPr>
      <w:r>
        <w:t>Adapting the paging cycle periodicity</w:t>
      </w:r>
    </w:p>
    <w:p w14:paraId="7F61C458" w14:textId="77777777" w:rsidR="000C24B5" w:rsidRDefault="000C24B5" w:rsidP="000C24B5">
      <w:pPr>
        <w:pStyle w:val="ListParagraph"/>
        <w:numPr>
          <w:ilvl w:val="0"/>
          <w:numId w:val="38"/>
        </w:numPr>
      </w:pPr>
      <w:r>
        <w:t>Grouping of UEs/</w:t>
      </w:r>
      <w:r w:rsidRPr="00E5235A">
        <w:t>POs/PFs</w:t>
      </w:r>
      <w:r>
        <w:t xml:space="preserve"> </w:t>
      </w:r>
    </w:p>
    <w:p w14:paraId="64B655B5" w14:textId="3F04EB69" w:rsidR="000C24B5" w:rsidRDefault="000C24B5" w:rsidP="000C24B5">
      <w:r>
        <w:t>For handling legacy UEs, the following options were discussed and agreed in RAN2#125bis:</w:t>
      </w:r>
    </w:p>
    <w:p w14:paraId="4202F6C4" w14:textId="77777777" w:rsidR="000C24B5" w:rsidRDefault="000C24B5" w:rsidP="000C24B5">
      <w:pPr>
        <w:pStyle w:val="Doc-text2"/>
        <w:numPr>
          <w:ilvl w:val="1"/>
          <w:numId w:val="45"/>
        </w:numPr>
      </w:pPr>
      <w:r>
        <w:t xml:space="preserve">Option 1: Prevent the access of legacy UE via </w:t>
      </w:r>
      <w:proofErr w:type="gramStart"/>
      <w:r>
        <w:t>barring;</w:t>
      </w:r>
      <w:proofErr w:type="gramEnd"/>
    </w:p>
    <w:p w14:paraId="4C47ED1B" w14:textId="2D4E7420" w:rsidR="000C24B5" w:rsidRDefault="000C24B5" w:rsidP="000C24B5">
      <w:pPr>
        <w:pStyle w:val="Doc-text2"/>
        <w:numPr>
          <w:ilvl w:val="1"/>
          <w:numId w:val="45"/>
        </w:numPr>
      </w:pPr>
      <w:r>
        <w:t>Option 2: Separate paging resources for legacy UEs and Rel-19 NES UEs</w:t>
      </w:r>
      <w:r w:rsidR="00886F2C">
        <w:br/>
      </w:r>
    </w:p>
    <w:p w14:paraId="7E600CCE" w14:textId="77777777" w:rsidR="000C24B5" w:rsidRDefault="000C24B5" w:rsidP="000C24B5">
      <w:r>
        <w:t>It is not necessary to bar legacy UES, the network can page such UEs at the legacy occasions, but page NES UEs at the grouped/prolonged paging occasions/frames. This can thus be left for network implementation.</w:t>
      </w:r>
    </w:p>
    <w:p w14:paraId="45D83F89" w14:textId="4EFE6A9D" w:rsidR="000C24B5" w:rsidRDefault="000C24B5" w:rsidP="000C24B5">
      <w:pPr>
        <w:ind w:left="1350" w:hanging="1350"/>
      </w:pPr>
      <w:r w:rsidRPr="006151B4">
        <w:rPr>
          <w:b/>
          <w:bCs/>
        </w:rPr>
        <w:t xml:space="preserve">Proposal </w:t>
      </w:r>
      <w:r>
        <w:rPr>
          <w:b/>
          <w:bCs/>
        </w:rPr>
        <w:t>2</w:t>
      </w:r>
      <w:r w:rsidRPr="006151B4">
        <w:t>:</w:t>
      </w:r>
      <w:r>
        <w:tab/>
        <w:t>No need to introduce a new barring mechanism to bar legacy UEs from camping on NES cells applying paging adaptation. Network can page legacy UEs at legacy determined paging occasions/frames.</w:t>
      </w:r>
    </w:p>
    <w:p w14:paraId="140A389F" w14:textId="114CDCBC" w:rsidR="000C24B5" w:rsidRDefault="000C24B5" w:rsidP="000C24B5">
      <w:pPr>
        <w:ind w:left="1350" w:hanging="1350"/>
      </w:pPr>
      <w:r w:rsidRPr="006151B4">
        <w:rPr>
          <w:b/>
          <w:bCs/>
        </w:rPr>
        <w:t xml:space="preserve">Proposal </w:t>
      </w:r>
      <w:r>
        <w:rPr>
          <w:b/>
          <w:bCs/>
        </w:rPr>
        <w:t>3</w:t>
      </w:r>
      <w:r w:rsidRPr="006151B4">
        <w:t>:</w:t>
      </w:r>
      <w:r>
        <w:tab/>
        <w:t>For option 2 (Separate paging resources for legacy UEs and Rel-19 NES UEs), clarify that NES UEs and legacy UEs can be paged by the network at the same paging occasion/frame.</w:t>
      </w:r>
    </w:p>
    <w:p w14:paraId="5DBBB1F8" w14:textId="77777777" w:rsidR="000C24B5" w:rsidRPr="0029755C" w:rsidRDefault="000C24B5" w:rsidP="0029755C"/>
    <w:p w14:paraId="3AE01682" w14:textId="77777777" w:rsidR="001B1C1C" w:rsidRPr="00E345F2" w:rsidRDefault="001B1C1C" w:rsidP="001B1C1C">
      <w:pPr>
        <w:pStyle w:val="Heading2"/>
        <w:rPr>
          <w:lang w:val="en-CA"/>
        </w:rPr>
      </w:pPr>
      <w:r w:rsidRPr="00E345F2">
        <w:rPr>
          <w:lang w:val="en-CA"/>
        </w:rPr>
        <w:t xml:space="preserve">Adaptation of </w:t>
      </w:r>
      <w:r>
        <w:rPr>
          <w:lang w:val="en-CA"/>
        </w:rPr>
        <w:t>PRACH</w:t>
      </w:r>
      <w:r w:rsidRPr="00E345F2">
        <w:rPr>
          <w:lang w:val="en-CA"/>
        </w:rPr>
        <w:t xml:space="preserve"> in time domain</w:t>
      </w:r>
    </w:p>
    <w:p w14:paraId="41CC4847" w14:textId="4ED36E28" w:rsidR="001B1C1C" w:rsidRPr="00D67A81" w:rsidRDefault="001B1C1C" w:rsidP="001B1C1C">
      <w:pPr>
        <w:rPr>
          <w:lang w:val="en-CA"/>
        </w:rPr>
      </w:pPr>
      <w:r>
        <w:rPr>
          <w:lang w:val="en-CA"/>
        </w:rPr>
        <w:t>The network can also save energy in the uplink direction by reducing the amount of power needed to blind decode on PRACH resources, especially at low cell loads. E</w:t>
      </w:r>
      <w:r w:rsidRPr="00D67A81">
        <w:rPr>
          <w:lang w:val="en-CA"/>
        </w:rPr>
        <w:t xml:space="preserve">nergy saving gains can be realized when varying the periodicity of UL random access opportunities. </w:t>
      </w:r>
    </w:p>
    <w:p w14:paraId="54FD9778" w14:textId="77777777" w:rsidR="001B1C1C" w:rsidRDefault="001B1C1C" w:rsidP="001B1C1C">
      <w:pPr>
        <w:rPr>
          <w:lang w:val="en-CA"/>
        </w:rPr>
      </w:pPr>
      <w:r w:rsidRPr="00D67A81">
        <w:rPr>
          <w:lang w:val="en-CA"/>
        </w:rPr>
        <w:t xml:space="preserve">In this regard, the NES gains can be enhanced by configuring an energy efficient periodicity for the RACH occasions, which can then be complemented by </w:t>
      </w:r>
      <w:r>
        <w:rPr>
          <w:lang w:val="en-CA"/>
        </w:rPr>
        <w:t>varying the</w:t>
      </w:r>
      <w:r w:rsidRPr="00D67A81">
        <w:rPr>
          <w:lang w:val="en-CA"/>
        </w:rPr>
        <w:t xml:space="preserve"> RACH resources </w:t>
      </w:r>
      <w:r>
        <w:rPr>
          <w:lang w:val="en-CA"/>
        </w:rPr>
        <w:t xml:space="preserve">periodicity </w:t>
      </w:r>
      <w:r w:rsidRPr="00D67A81">
        <w:rPr>
          <w:lang w:val="en-CA"/>
        </w:rPr>
        <w:t xml:space="preserve">(e.g. </w:t>
      </w:r>
      <w:r>
        <w:rPr>
          <w:lang w:val="en-CA"/>
        </w:rPr>
        <w:t>P</w:t>
      </w:r>
      <w:r w:rsidRPr="00D67A81">
        <w:rPr>
          <w:lang w:val="en-CA"/>
        </w:rPr>
        <w:t xml:space="preserve">RACH occasions). </w:t>
      </w:r>
      <w:r>
        <w:rPr>
          <w:lang w:val="en-CA"/>
        </w:rPr>
        <w:t>The network can adapt</w:t>
      </w:r>
      <w:r w:rsidRPr="00D67A81">
        <w:rPr>
          <w:lang w:val="en-CA"/>
        </w:rPr>
        <w:t xml:space="preserve"> based on additional PRACH resources for NES-capable UEs in addition </w:t>
      </w:r>
      <w:r w:rsidRPr="00D67A81">
        <w:rPr>
          <w:lang w:val="en-CA"/>
        </w:rPr>
        <w:lastRenderedPageBreak/>
        <w:t>to existing PRACH resources for legacy UEs</w:t>
      </w:r>
      <w:r>
        <w:rPr>
          <w:lang w:val="en-CA"/>
        </w:rPr>
        <w:t xml:space="preserve">. The network can provide </w:t>
      </w:r>
      <w:r w:rsidRPr="00D67A81">
        <w:rPr>
          <w:lang w:val="en-CA"/>
        </w:rPr>
        <w:t>additional PRACH resources for NES-capable UEs in addition to existing PRACH resources for legacy UE</w:t>
      </w:r>
      <w:r>
        <w:rPr>
          <w:lang w:val="en-CA"/>
        </w:rPr>
        <w:t>s, where the configuration contains an applicable</w:t>
      </w:r>
      <w:r w:rsidRPr="00025BDE">
        <w:rPr>
          <w:lang w:val="en-CA"/>
        </w:rPr>
        <w:t xml:space="preserve"> periodicity</w:t>
      </w:r>
      <w:r>
        <w:rPr>
          <w:lang w:val="en-CA"/>
        </w:rPr>
        <w:t xml:space="preserve"> or</w:t>
      </w:r>
      <w:r w:rsidRPr="00025BDE">
        <w:rPr>
          <w:lang w:val="en-CA"/>
        </w:rPr>
        <w:t xml:space="preserve"> pattern</w:t>
      </w:r>
      <w:r>
        <w:rPr>
          <w:lang w:val="en-CA"/>
        </w:rPr>
        <w:t xml:space="preserve"> for the applicable </w:t>
      </w:r>
      <w:r w:rsidRPr="00025BDE">
        <w:rPr>
          <w:lang w:val="en-CA"/>
        </w:rPr>
        <w:t>PRACH occasion</w:t>
      </w:r>
      <w:r>
        <w:rPr>
          <w:lang w:val="en-CA"/>
        </w:rPr>
        <w:t xml:space="preserve">s. The network can also configure </w:t>
      </w:r>
      <w:r w:rsidRPr="00025BDE">
        <w:rPr>
          <w:lang w:val="en-CA"/>
        </w:rPr>
        <w:t xml:space="preserve">an </w:t>
      </w:r>
      <w:r>
        <w:rPr>
          <w:lang w:val="en-CA"/>
        </w:rPr>
        <w:t xml:space="preserve">alternate </w:t>
      </w:r>
      <w:r w:rsidRPr="00025BDE">
        <w:rPr>
          <w:lang w:val="en-CA"/>
        </w:rPr>
        <w:t xml:space="preserve">association period/pattern and SSB to RO mapping </w:t>
      </w:r>
      <w:r>
        <w:rPr>
          <w:lang w:val="en-CA"/>
        </w:rPr>
        <w:t>for the pattern applicable for NES UEs</w:t>
      </w:r>
      <w:r w:rsidRPr="00DE57A9">
        <w:rPr>
          <w:lang w:val="en-CA"/>
        </w:rPr>
        <w:t xml:space="preserve">. </w:t>
      </w:r>
      <w:r>
        <w:rPr>
          <w:lang w:val="en-CA"/>
        </w:rPr>
        <w:t>In general, knowing the PRACH and SSB assumptions are best to be coupled together, as the UE needs to know SSB assumptions to perform RACH.</w:t>
      </w:r>
      <w:r w:rsidRPr="00A36D62">
        <w:rPr>
          <w:lang w:val="en-CA"/>
        </w:rPr>
        <w:t xml:space="preserve"> </w:t>
      </w:r>
      <w:r>
        <w:rPr>
          <w:lang w:val="en-CA"/>
        </w:rPr>
        <w:t xml:space="preserve">The </w:t>
      </w:r>
      <w:r w:rsidRPr="002D33CA">
        <w:rPr>
          <w:lang w:val="en-CA"/>
        </w:rPr>
        <w:t xml:space="preserve">UE can </w:t>
      </w:r>
      <w:r>
        <w:rPr>
          <w:lang w:val="en-CA"/>
        </w:rPr>
        <w:t xml:space="preserve">thus </w:t>
      </w:r>
      <w:r w:rsidRPr="002D33CA">
        <w:rPr>
          <w:lang w:val="en-CA"/>
        </w:rPr>
        <w:t>assume an association between an SSB periodicity and RACH periodicity/configuration.</w:t>
      </w:r>
    </w:p>
    <w:p w14:paraId="282605BC" w14:textId="77777777" w:rsidR="001B1C1C" w:rsidRDefault="001B1C1C" w:rsidP="001B1C1C">
      <w:pPr>
        <w:rPr>
          <w:lang w:val="en-CA"/>
        </w:rPr>
      </w:pPr>
      <w:r w:rsidRPr="00D67A81">
        <w:rPr>
          <w:lang w:val="en-CA"/>
        </w:rPr>
        <w:t xml:space="preserve">The adaptation of both the RO periodicity and the number of ROs can be beneficial for energy savings since they both allow conserving energy associated with reception at NW, </w:t>
      </w:r>
      <w:proofErr w:type="spellStart"/>
      <w:r w:rsidRPr="00D67A81">
        <w:rPr>
          <w:lang w:val="en-CA"/>
        </w:rPr>
        <w:t>e</w:t>
      </w:r>
      <w:proofErr w:type="gramStart"/>
      <w:r w:rsidRPr="00D67A81">
        <w:rPr>
          <w:lang w:val="en-CA"/>
        </w:rPr>
        <w:t>,.g</w:t>
      </w:r>
      <w:proofErr w:type="spellEnd"/>
      <w:proofErr w:type="gramEnd"/>
      <w:r w:rsidRPr="00D67A81">
        <w:rPr>
          <w:lang w:val="en-CA"/>
        </w:rPr>
        <w:t xml:space="preserve"> during low load scenarios, and quick provisioning of the resources when needed.  </w:t>
      </w:r>
    </w:p>
    <w:p w14:paraId="4921169B" w14:textId="10A53AB0" w:rsidR="00064BB0" w:rsidRDefault="00064BB0" w:rsidP="001B1C1C">
      <w:pPr>
        <w:rPr>
          <w:lang w:val="en-CA"/>
        </w:rPr>
      </w:pPr>
      <w:r>
        <w:rPr>
          <w:lang w:val="en-CA"/>
        </w:rPr>
        <w:t xml:space="preserve">RAN1 has already agreed </w:t>
      </w:r>
      <w:r w:rsidR="00437A94">
        <w:rPr>
          <w:lang w:val="en-CA"/>
        </w:rPr>
        <w:t>to support a</w:t>
      </w:r>
      <w:r w:rsidR="00437A94" w:rsidRPr="00437A94">
        <w:rPr>
          <w:lang w:val="en-CA"/>
        </w:rPr>
        <w:t xml:space="preserve">daptation of PRACH in the time domain. For NES-capable UEs requiring additional PRACH resources, the configuration is provided by semi-static signaling, </w:t>
      </w:r>
      <w:r w:rsidR="00342117">
        <w:rPr>
          <w:lang w:val="en-CA"/>
        </w:rPr>
        <w:t>where whether</w:t>
      </w:r>
      <w:r w:rsidR="00437A94" w:rsidRPr="00437A94">
        <w:rPr>
          <w:lang w:val="en-CA"/>
        </w:rPr>
        <w:t xml:space="preserve"> overlap </w:t>
      </w:r>
      <w:r w:rsidR="00342117">
        <w:rPr>
          <w:lang w:val="en-CA"/>
        </w:rPr>
        <w:t>with</w:t>
      </w:r>
      <w:r w:rsidR="00437A94" w:rsidRPr="00437A94">
        <w:rPr>
          <w:lang w:val="en-CA"/>
        </w:rPr>
        <w:t xml:space="preserve"> legacy PRACH resources</w:t>
      </w:r>
      <w:r w:rsidR="00342117">
        <w:rPr>
          <w:lang w:val="en-CA"/>
        </w:rPr>
        <w:t xml:space="preserve"> is FFS</w:t>
      </w:r>
      <w:r w:rsidR="00437A94" w:rsidRPr="00437A94">
        <w:rPr>
          <w:lang w:val="en-CA"/>
        </w:rPr>
        <w:t xml:space="preserve">. NES-capable UEs are allowed to use both additional and legacy PRACH resources. Additionally, support for SSB-RO mapping for the additional PRACH resources should be separate from that of the legacy PRACH resources, with further study needed on handling SSB-RO mapping if there is an overlap in time and frequency. </w:t>
      </w:r>
      <w:r w:rsidR="00342117">
        <w:rPr>
          <w:lang w:val="en-CA"/>
        </w:rPr>
        <w:t>T</w:t>
      </w:r>
      <w:r w:rsidR="00437A94" w:rsidRPr="00437A94">
        <w:rPr>
          <w:lang w:val="en-CA"/>
        </w:rPr>
        <w:t>he SSB-RO mapping of legacy PRACH resources remains unaffected if Rel-19 UE uses these resources.</w:t>
      </w:r>
      <w:r w:rsidR="00380CF0" w:rsidRPr="00380CF0">
        <w:rPr>
          <w:lang w:val="en-CA"/>
        </w:rPr>
        <w:t xml:space="preserve"> </w:t>
      </w:r>
      <w:r w:rsidR="00380CF0" w:rsidRPr="00220DED">
        <w:rPr>
          <w:lang w:val="en-CA"/>
        </w:rPr>
        <w:t>When there is no overlap between additional and legacy ROs in both time and frequency domains, the SSB-RO mapping rule for additional PRACH resources follows the legacy SSB-RO mapping rule</w:t>
      </w:r>
    </w:p>
    <w:p w14:paraId="146DDEAB" w14:textId="5F648388" w:rsidR="001B1C1C" w:rsidRPr="002D33CA" w:rsidRDefault="00064BB0" w:rsidP="0074300E">
      <w:pPr>
        <w:ind w:left="1701" w:hanging="1701"/>
        <w:rPr>
          <w:lang w:val="en-CA"/>
        </w:rPr>
      </w:pPr>
      <w:r>
        <w:rPr>
          <w:b/>
          <w:bCs/>
          <w:lang w:val="en-CA"/>
        </w:rPr>
        <w:t>Observation 1</w:t>
      </w:r>
      <w:r w:rsidR="001B1C1C" w:rsidRPr="009F2808">
        <w:rPr>
          <w:b/>
          <w:bCs/>
          <w:lang w:val="en-CA"/>
        </w:rPr>
        <w:t>:</w:t>
      </w:r>
      <w:r w:rsidR="001B1C1C">
        <w:rPr>
          <w:b/>
          <w:bCs/>
          <w:lang w:val="en-CA"/>
        </w:rPr>
        <w:tab/>
      </w:r>
      <w:r w:rsidR="0074300E">
        <w:rPr>
          <w:lang w:val="en-CA"/>
        </w:rPr>
        <w:t>RAN1 agreed to support</w:t>
      </w:r>
      <w:r w:rsidR="001B1C1C" w:rsidRPr="007B56EC">
        <w:rPr>
          <w:lang w:val="en-CA"/>
        </w:rPr>
        <w:t xml:space="preserve"> adaptation of </w:t>
      </w:r>
      <w:r w:rsidR="001B1C1C">
        <w:rPr>
          <w:lang w:val="en-CA"/>
        </w:rPr>
        <w:t>PRACH</w:t>
      </w:r>
      <w:r w:rsidR="001B1C1C" w:rsidRPr="007B56EC">
        <w:rPr>
          <w:lang w:val="en-CA"/>
        </w:rPr>
        <w:t xml:space="preserve"> in time-domain</w:t>
      </w:r>
      <w:r w:rsidR="001B1C1C" w:rsidRPr="002D33CA">
        <w:rPr>
          <w:lang w:val="en-CA"/>
        </w:rPr>
        <w:t xml:space="preserve"> based on </w:t>
      </w:r>
      <w:r w:rsidR="001B1C1C">
        <w:rPr>
          <w:lang w:val="en-CA"/>
        </w:rPr>
        <w:t xml:space="preserve">configuring </w:t>
      </w:r>
      <w:r w:rsidR="001B1C1C" w:rsidRPr="002D33CA">
        <w:rPr>
          <w:lang w:val="en-CA"/>
        </w:rPr>
        <w:t>additional PRACH resources for NES-capable UEs in addition to existing PRACH resources for legacy UEs</w:t>
      </w:r>
      <w:r w:rsidR="00295B48">
        <w:rPr>
          <w:lang w:val="en-CA"/>
        </w:rPr>
        <w:t>.</w:t>
      </w:r>
    </w:p>
    <w:p w14:paraId="5603F7DF" w14:textId="40E4188D" w:rsidR="001B1C1C" w:rsidRDefault="001B1C1C" w:rsidP="001B1C1C">
      <w:pPr>
        <w:rPr>
          <w:lang w:val="en-CA"/>
        </w:rPr>
      </w:pPr>
      <w:r>
        <w:rPr>
          <w:lang w:val="en-CA"/>
        </w:rPr>
        <w:t xml:space="preserve">PRACH adaptation </w:t>
      </w:r>
      <w:r w:rsidR="00342117">
        <w:rPr>
          <w:lang w:val="en-CA"/>
        </w:rPr>
        <w:t>is</w:t>
      </w:r>
      <w:r>
        <w:rPr>
          <w:lang w:val="en-CA"/>
        </w:rPr>
        <w:t xml:space="preserve"> applicable to all RRC states, including RRC Idle, Inactive, and connected states. If limited to connected state, the NES gain is eliminated anyway as the network would have to transmit those SSBs for Idle mode UEs.</w:t>
      </w:r>
      <w:r w:rsidR="00DC77ED">
        <w:rPr>
          <w:lang w:val="en-CA"/>
        </w:rPr>
        <w:t xml:space="preserve"> RAN1 agreed to support PRACH time domain adaptation in Idle, Inactive, and connected modes.</w:t>
      </w:r>
    </w:p>
    <w:p w14:paraId="7149173A" w14:textId="798FF40B" w:rsidR="001B1C1C" w:rsidRDefault="00DC77ED" w:rsidP="0074300E">
      <w:pPr>
        <w:ind w:left="1701" w:hanging="1701"/>
        <w:rPr>
          <w:lang w:val="en-CA"/>
        </w:rPr>
      </w:pPr>
      <w:r>
        <w:rPr>
          <w:b/>
          <w:bCs/>
          <w:lang w:val="en-CA"/>
        </w:rPr>
        <w:t>Observation 2</w:t>
      </w:r>
      <w:r w:rsidR="001B1C1C" w:rsidRPr="009F2808">
        <w:rPr>
          <w:b/>
          <w:bCs/>
          <w:lang w:val="en-CA"/>
        </w:rPr>
        <w:t>:</w:t>
      </w:r>
      <w:r w:rsidR="001B1C1C">
        <w:rPr>
          <w:lang w:val="en-CA"/>
        </w:rPr>
        <w:t xml:space="preserve"> </w:t>
      </w:r>
      <w:r w:rsidR="001B1C1C">
        <w:rPr>
          <w:lang w:val="en-CA"/>
        </w:rPr>
        <w:tab/>
        <w:t>Time-domain</w:t>
      </w:r>
      <w:r w:rsidR="001B1C1C" w:rsidRPr="007B56EC">
        <w:rPr>
          <w:lang w:val="en-CA"/>
        </w:rPr>
        <w:t xml:space="preserve"> </w:t>
      </w:r>
      <w:r w:rsidR="001B1C1C">
        <w:rPr>
          <w:lang w:val="en-CA"/>
        </w:rPr>
        <w:t>PRACH</w:t>
      </w:r>
      <w:r w:rsidR="001B1C1C" w:rsidRPr="007B56EC">
        <w:rPr>
          <w:lang w:val="en-CA"/>
        </w:rPr>
        <w:t xml:space="preserve"> adaptation </w:t>
      </w:r>
      <w:r w:rsidR="001B1C1C">
        <w:rPr>
          <w:lang w:val="en-CA"/>
        </w:rPr>
        <w:t>is applicable in RRC Idle, Inactive, and connected states.</w:t>
      </w:r>
    </w:p>
    <w:p w14:paraId="27996433" w14:textId="250DCF14" w:rsidR="00220DED" w:rsidRDefault="00220DED" w:rsidP="001B1C1C">
      <w:pPr>
        <w:rPr>
          <w:lang w:val="en-CA"/>
        </w:rPr>
      </w:pPr>
      <w:r w:rsidRPr="00220DED">
        <w:rPr>
          <w:lang w:val="en-CA"/>
        </w:rPr>
        <w:t>On handling overlap between additional and legacy PRACH resources, the following scenarios</w:t>
      </w:r>
      <w:r>
        <w:rPr>
          <w:lang w:val="en-CA"/>
        </w:rPr>
        <w:t xml:space="preserve"> are considered</w:t>
      </w:r>
      <w:r w:rsidRPr="00220DED">
        <w:rPr>
          <w:lang w:val="en-CA"/>
        </w:rPr>
        <w:t xml:space="preserve">: no time-domain overlap, time-domain overlap but no frequency-domain overlap, and no overlap in either domain. </w:t>
      </w:r>
      <w:r w:rsidR="00AA1E8F">
        <w:rPr>
          <w:lang w:val="en-CA"/>
        </w:rPr>
        <w:t>For the additional resources, it makes sense to have a</w:t>
      </w:r>
      <w:r w:rsidR="000E5C10">
        <w:rPr>
          <w:lang w:val="en-CA"/>
        </w:rPr>
        <w:t>t least one SSB mapped to the RO detectable by the UE prior to using ROs from additional PRACH resources</w:t>
      </w:r>
      <w:r w:rsidR="00705B4C">
        <w:rPr>
          <w:lang w:val="en-CA"/>
        </w:rPr>
        <w:t xml:space="preserve"> configured for NES-capable UEs. </w:t>
      </w:r>
      <w:r w:rsidRPr="00220DED">
        <w:rPr>
          <w:lang w:val="en-CA"/>
        </w:rPr>
        <w:t>Mapping SSB indexes to valid additional PRACH occasions provided by semi-static signaling adheres to the legacy mapping order for preamble/time resource/frequency/PRACH slot indexes, and validation rules for the additional PRACH resources follow the legacy validation rules for PRACH resources configured for legacy UEs.</w:t>
      </w:r>
      <w:r w:rsidR="00380CF0">
        <w:rPr>
          <w:lang w:val="en-CA"/>
        </w:rPr>
        <w:t xml:space="preserve"> It can be therefor left for network implementation whether to configure </w:t>
      </w:r>
      <w:r w:rsidR="000F3BC5">
        <w:rPr>
          <w:lang w:val="en-CA"/>
        </w:rPr>
        <w:t>additional</w:t>
      </w:r>
      <w:r w:rsidR="00380CF0">
        <w:rPr>
          <w:lang w:val="en-CA"/>
        </w:rPr>
        <w:t xml:space="preserve"> NES PRACH resources to overlap with legacy RA resources in the time and/or frequency domains.</w:t>
      </w:r>
    </w:p>
    <w:p w14:paraId="289B1047" w14:textId="486FE981" w:rsidR="00380CF0" w:rsidRDefault="00380CF0" w:rsidP="00380CF0">
      <w:pPr>
        <w:ind w:left="1418" w:hanging="1418"/>
        <w:rPr>
          <w:lang w:val="en-CA"/>
        </w:rPr>
      </w:pPr>
      <w:r w:rsidRPr="009F2808">
        <w:rPr>
          <w:b/>
          <w:bCs/>
          <w:lang w:val="en-CA"/>
        </w:rPr>
        <w:t xml:space="preserve">Proposal </w:t>
      </w:r>
      <w:r w:rsidR="00AA1E8F">
        <w:rPr>
          <w:b/>
          <w:bCs/>
          <w:lang w:val="en-CA"/>
        </w:rPr>
        <w:t>4</w:t>
      </w:r>
      <w:r w:rsidRPr="009F2808">
        <w:rPr>
          <w:b/>
          <w:bCs/>
          <w:lang w:val="en-CA"/>
        </w:rPr>
        <w:t>:</w:t>
      </w:r>
      <w:r>
        <w:rPr>
          <w:lang w:val="en-CA"/>
        </w:rPr>
        <w:tab/>
      </w:r>
      <w:r w:rsidR="003269F9">
        <w:rPr>
          <w:lang w:val="en-CA"/>
        </w:rPr>
        <w:t xml:space="preserve">A partition for </w:t>
      </w:r>
      <w:r w:rsidR="003269F9" w:rsidRPr="002D33CA">
        <w:rPr>
          <w:lang w:val="en-CA"/>
        </w:rPr>
        <w:t>additional PRACH resources for NES-capable UEs</w:t>
      </w:r>
      <w:r w:rsidR="003269F9">
        <w:rPr>
          <w:lang w:val="en-CA"/>
        </w:rPr>
        <w:t xml:space="preserve"> can be configured by RRC</w:t>
      </w:r>
      <w:r w:rsidR="00BF179A">
        <w:rPr>
          <w:lang w:val="en-CA"/>
        </w:rPr>
        <w:t xml:space="preserve"> or SIB1</w:t>
      </w:r>
      <w:r w:rsidR="001C0AA0">
        <w:rPr>
          <w:lang w:val="en-CA"/>
        </w:rPr>
        <w:t xml:space="preserve"> signalling</w:t>
      </w:r>
      <w:r w:rsidR="003269F9">
        <w:rPr>
          <w:lang w:val="en-CA"/>
        </w:rPr>
        <w:t xml:space="preserve">. </w:t>
      </w:r>
      <w:r>
        <w:rPr>
          <w:lang w:val="en-CA"/>
        </w:rPr>
        <w:t xml:space="preserve">It is up to network implementation whether </w:t>
      </w:r>
      <w:r w:rsidR="00A44F10">
        <w:rPr>
          <w:lang w:val="en-CA"/>
        </w:rPr>
        <w:t xml:space="preserve">the partition for </w:t>
      </w:r>
      <w:r>
        <w:rPr>
          <w:lang w:val="en-CA"/>
        </w:rPr>
        <w:t>additional NES PRACH resources overlap</w:t>
      </w:r>
      <w:r w:rsidR="00A44F10">
        <w:rPr>
          <w:lang w:val="en-CA"/>
        </w:rPr>
        <w:t>s</w:t>
      </w:r>
      <w:r>
        <w:rPr>
          <w:lang w:val="en-CA"/>
        </w:rPr>
        <w:t xml:space="preserve"> with legacy RA resources in the time and/or frequency domains.</w:t>
      </w:r>
    </w:p>
    <w:p w14:paraId="6AB866D2" w14:textId="15978F26" w:rsidR="00380CF0" w:rsidRDefault="00380CF0" w:rsidP="00380CF0">
      <w:pPr>
        <w:ind w:left="1418" w:hanging="1418"/>
        <w:rPr>
          <w:lang w:val="en-CA"/>
        </w:rPr>
      </w:pPr>
      <w:r w:rsidRPr="009F2808">
        <w:rPr>
          <w:b/>
          <w:bCs/>
          <w:lang w:val="en-CA"/>
        </w:rPr>
        <w:t xml:space="preserve">Proposal </w:t>
      </w:r>
      <w:r w:rsidR="00AA1E8F">
        <w:rPr>
          <w:b/>
          <w:bCs/>
          <w:lang w:val="en-CA"/>
        </w:rPr>
        <w:t>5</w:t>
      </w:r>
      <w:r w:rsidRPr="009F2808">
        <w:rPr>
          <w:b/>
          <w:bCs/>
          <w:lang w:val="en-CA"/>
        </w:rPr>
        <w:t>:</w:t>
      </w:r>
      <w:r>
        <w:rPr>
          <w:lang w:val="en-CA"/>
        </w:rPr>
        <w:tab/>
        <w:t xml:space="preserve">Additional PRACH resources can be </w:t>
      </w:r>
      <w:r w:rsidR="00705B4C">
        <w:rPr>
          <w:lang w:val="en-CA"/>
        </w:rPr>
        <w:t>selected by a NES-capable UE</w:t>
      </w:r>
      <w:r w:rsidR="00F004E4">
        <w:rPr>
          <w:lang w:val="en-CA"/>
        </w:rPr>
        <w:t xml:space="preserve"> </w:t>
      </w:r>
      <w:r>
        <w:rPr>
          <w:lang w:val="en-CA"/>
        </w:rPr>
        <w:t xml:space="preserve">if </w:t>
      </w:r>
      <w:r w:rsidR="00705B4C">
        <w:rPr>
          <w:lang w:val="en-CA"/>
        </w:rPr>
        <w:t>at least one</w:t>
      </w:r>
      <w:r w:rsidR="00F004E4" w:rsidRPr="00F004E4">
        <w:rPr>
          <w:lang w:val="en-CA"/>
        </w:rPr>
        <w:t xml:space="preserve"> SSB </w:t>
      </w:r>
      <w:r w:rsidR="004E3081">
        <w:rPr>
          <w:lang w:val="en-CA"/>
        </w:rPr>
        <w:t xml:space="preserve">mapped to the </w:t>
      </w:r>
      <w:r w:rsidR="00A44F10">
        <w:rPr>
          <w:lang w:val="en-CA"/>
        </w:rPr>
        <w:t xml:space="preserve">additional </w:t>
      </w:r>
      <w:r w:rsidR="004E3081">
        <w:rPr>
          <w:lang w:val="en-CA"/>
        </w:rPr>
        <w:t>RO</w:t>
      </w:r>
      <w:r w:rsidR="00F004E4" w:rsidRPr="00F004E4">
        <w:rPr>
          <w:lang w:val="en-CA"/>
        </w:rPr>
        <w:t xml:space="preserve"> is received</w:t>
      </w:r>
      <w:r>
        <w:rPr>
          <w:lang w:val="en-CA"/>
        </w:rPr>
        <w:t>.</w:t>
      </w:r>
    </w:p>
    <w:p w14:paraId="1C0CF785" w14:textId="732963B4" w:rsidR="001B1C1C" w:rsidRDefault="00AA1E8F" w:rsidP="001B1C1C">
      <w:pPr>
        <w:rPr>
          <w:lang w:val="en-CA"/>
        </w:rPr>
      </w:pPr>
      <w:r w:rsidRPr="00D67A81">
        <w:rPr>
          <w:lang w:val="en-CA"/>
        </w:rPr>
        <w:t>If legacy UEs are admitted to the cell, legacy UEs can continue using the RACH resources associated with the semi-statically configured periodicity. NES-capable UEs on the other han</w:t>
      </w:r>
      <w:r>
        <w:rPr>
          <w:lang w:val="en-CA"/>
        </w:rPr>
        <w:t>d can use the additionally configured NES PRACH resources (e.g. with</w:t>
      </w:r>
      <w:r w:rsidRPr="00D67A81">
        <w:rPr>
          <w:lang w:val="en-CA"/>
        </w:rPr>
        <w:t xml:space="preserve"> prolonged PRACH periodicity, possibly matching the prolonged SSB pattern and periodicity</w:t>
      </w:r>
      <w:proofErr w:type="gramStart"/>
      <w:r>
        <w:rPr>
          <w:lang w:val="en-CA"/>
        </w:rPr>
        <w:t>)</w:t>
      </w:r>
      <w:r w:rsidRPr="00D67A81">
        <w:rPr>
          <w:lang w:val="en-CA"/>
        </w:rPr>
        <w:t>.</w:t>
      </w:r>
      <w:r w:rsidR="001B1C1C">
        <w:rPr>
          <w:lang w:val="en-CA"/>
        </w:rPr>
        <w:t>The</w:t>
      </w:r>
      <w:proofErr w:type="gramEnd"/>
      <w:r w:rsidR="001B1C1C">
        <w:rPr>
          <w:lang w:val="en-CA"/>
        </w:rPr>
        <w:t xml:space="preserve"> operation of </w:t>
      </w:r>
      <w:r w:rsidR="001B1C1C" w:rsidRPr="00D646C9">
        <w:rPr>
          <w:lang w:val="en-CA"/>
        </w:rPr>
        <w:t xml:space="preserve">adaptation of </w:t>
      </w:r>
      <w:r w:rsidR="001B1C1C">
        <w:rPr>
          <w:lang w:val="en-CA"/>
        </w:rPr>
        <w:t>PRACH</w:t>
      </w:r>
      <w:r w:rsidR="001B1C1C" w:rsidRPr="00D646C9">
        <w:rPr>
          <w:lang w:val="en-CA"/>
        </w:rPr>
        <w:t xml:space="preserve"> in time-domain</w:t>
      </w:r>
      <w:r w:rsidR="001B1C1C">
        <w:rPr>
          <w:lang w:val="en-CA"/>
        </w:rPr>
        <w:t xml:space="preserve"> </w:t>
      </w:r>
      <w:r>
        <w:rPr>
          <w:lang w:val="en-CA"/>
        </w:rPr>
        <w:t>can therefore be</w:t>
      </w:r>
      <w:r w:rsidR="001B1C1C">
        <w:rPr>
          <w:lang w:val="en-CA"/>
        </w:rPr>
        <w:t xml:space="preserve"> transparent to legacy UEs.</w:t>
      </w:r>
    </w:p>
    <w:p w14:paraId="38806F13" w14:textId="353F94DD" w:rsidR="001B1C1C" w:rsidRDefault="001B1C1C" w:rsidP="001B1C1C">
      <w:pPr>
        <w:ind w:left="1418" w:hanging="1418"/>
        <w:rPr>
          <w:lang w:val="en-CA"/>
        </w:rPr>
      </w:pPr>
      <w:r w:rsidRPr="009F2808">
        <w:rPr>
          <w:b/>
          <w:bCs/>
          <w:lang w:val="en-CA"/>
        </w:rPr>
        <w:t xml:space="preserve">Proposal </w:t>
      </w:r>
      <w:r w:rsidR="00AA1E8F">
        <w:rPr>
          <w:b/>
          <w:bCs/>
          <w:lang w:val="en-CA"/>
        </w:rPr>
        <w:t>6</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 xml:space="preserve">PRACH resources per legacy configuration and procedures, e.g. using resources configured in </w:t>
      </w:r>
      <w:proofErr w:type="spellStart"/>
      <w:r w:rsidRPr="006B215D">
        <w:rPr>
          <w:i/>
          <w:iCs/>
          <w:lang w:val="en-CA"/>
        </w:rPr>
        <w:t>RACHConfigCommon</w:t>
      </w:r>
      <w:proofErr w:type="spellEnd"/>
      <w:r>
        <w:rPr>
          <w:lang w:val="en-CA"/>
        </w:rPr>
        <w:t xml:space="preserve"> in Idle mode.</w:t>
      </w:r>
    </w:p>
    <w:p w14:paraId="5D3B150A" w14:textId="77777777" w:rsidR="001B1C1C" w:rsidRDefault="001B1C1C" w:rsidP="001B1C1C">
      <w:pPr>
        <w:rPr>
          <w:lang w:val="en-CA"/>
        </w:rPr>
      </w:pPr>
      <w:r>
        <w:rPr>
          <w:lang w:val="en-CA"/>
        </w:rPr>
        <w:t xml:space="preserve">In terms of applicability to CFRA or CBRA, most energy consumption comes from listening to periodic CBRA resources for Idle mode UEs. It therefore makes sense to focus on CBRA first, as the network can control the scheduling and periodicity of CFRA resources in connected mode. </w:t>
      </w:r>
    </w:p>
    <w:p w14:paraId="3EA30377" w14:textId="77E9731F" w:rsidR="001B1C1C" w:rsidRDefault="001B1C1C" w:rsidP="001B1C1C">
      <w:pPr>
        <w:ind w:left="1418" w:hanging="1418"/>
        <w:rPr>
          <w:lang w:val="en-CA"/>
        </w:rPr>
      </w:pPr>
      <w:r w:rsidRPr="009F2808">
        <w:rPr>
          <w:b/>
          <w:bCs/>
          <w:lang w:val="en-CA"/>
        </w:rPr>
        <w:t xml:space="preserve">Proposal </w:t>
      </w:r>
      <w:r w:rsidR="00AA1E8F">
        <w:rPr>
          <w:b/>
          <w:bCs/>
          <w:lang w:val="en-CA"/>
        </w:rPr>
        <w:t>7</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3475468A" w14:textId="48ECD917" w:rsidR="008E1656" w:rsidRPr="00E345F2" w:rsidRDefault="00E345F2" w:rsidP="00E345F2">
      <w:pPr>
        <w:pStyle w:val="Heading2"/>
        <w:rPr>
          <w:lang w:val="en-CA"/>
        </w:rPr>
      </w:pPr>
      <w:r w:rsidRPr="00E345F2">
        <w:rPr>
          <w:lang w:val="en-CA"/>
        </w:rPr>
        <w:lastRenderedPageBreak/>
        <w:t>Adaptation of SSB in time domain</w:t>
      </w:r>
    </w:p>
    <w:p w14:paraId="3BDB6C0E" w14:textId="4B8A6129" w:rsidR="00BC68E8" w:rsidRDefault="00BC68E8" w:rsidP="00BC68E8">
      <w:r>
        <w:t>To leverage greater energy savings, SSBs can be transmitted with larger periods between SSB occasions compared to the legacy periodicities. Cells thus operating in a NES mode can thus broadcast SSBs less frequently and possibly with a reduced number of SSBs compared to the legacy cycle. For example, a SSB signal can be transmitted with larger period between SSB occasions when the cell is in a NES state.</w:t>
      </w:r>
    </w:p>
    <w:p w14:paraId="554CB1AB" w14:textId="3F9F35C5" w:rsidR="00726F16" w:rsidRDefault="00B3267F" w:rsidP="007B56EC">
      <w:pPr>
        <w:rPr>
          <w:lang w:val="en-CA"/>
        </w:rPr>
      </w:pPr>
      <w:r w:rsidRPr="00B3267F">
        <w:rPr>
          <w:lang w:val="en-CA"/>
        </w:rPr>
        <w:t xml:space="preserve">In the time-domain, the SSB burst periodicity is a critical factor that influences network accessibility and reliability. </w:t>
      </w:r>
      <w:r w:rsidR="00D31F63">
        <w:rPr>
          <w:lang w:val="en-CA"/>
        </w:rPr>
        <w:t>A</w:t>
      </w:r>
      <w:r w:rsidRPr="00B3267F">
        <w:rPr>
          <w:lang w:val="en-CA"/>
        </w:rPr>
        <w:t>djustment of this periodicity can help networks</w:t>
      </w:r>
      <w:r w:rsidR="003A73EA">
        <w:rPr>
          <w:lang w:val="en-CA"/>
        </w:rPr>
        <w:t xml:space="preserve"> save energy at low cell loads</w:t>
      </w:r>
      <w:r w:rsidRPr="00B3267F">
        <w:rPr>
          <w:lang w:val="en-CA"/>
        </w:rPr>
        <w:t>. However, such adjustments need careful consideration to prevent adverse impacts on legacy UEs, particularly concerning cell search and initial access procedures.</w:t>
      </w:r>
      <w:r w:rsidR="00735026">
        <w:rPr>
          <w:lang w:val="en-CA"/>
        </w:rPr>
        <w:t xml:space="preserve"> </w:t>
      </w:r>
      <w:r w:rsidR="008E2647" w:rsidRPr="008E2647">
        <w:rPr>
          <w:lang w:val="en-CA"/>
        </w:rPr>
        <w:t xml:space="preserve">In legacy, the time-domain positions of the transmitted SSBs within a half frame are semi-statically configured and a single periodicity is assumed for the transmitted SSBs in a burst. </w:t>
      </w:r>
    </w:p>
    <w:p w14:paraId="73FF4E19" w14:textId="2592CDB3" w:rsidR="00726F16" w:rsidRDefault="00726F16" w:rsidP="007B56EC">
      <w:pPr>
        <w:rPr>
          <w:lang w:val="en-CA"/>
        </w:rPr>
      </w:pPr>
      <w:r>
        <w:rPr>
          <w:lang w:val="en-CA"/>
        </w:rPr>
        <w:t>RAN1 agreed to support a</w:t>
      </w:r>
      <w:r w:rsidRPr="00726F16">
        <w:rPr>
          <w:lang w:val="en-CA"/>
        </w:rPr>
        <w:t>daptation of SSB in the time domain</w:t>
      </w:r>
      <w:r>
        <w:rPr>
          <w:lang w:val="en-CA"/>
        </w:rPr>
        <w:t xml:space="preserve">, </w:t>
      </w:r>
      <w:r w:rsidRPr="00726F16">
        <w:rPr>
          <w:lang w:val="en-CA"/>
        </w:rPr>
        <w:t>includ</w:t>
      </w:r>
      <w:r>
        <w:rPr>
          <w:lang w:val="en-CA"/>
        </w:rPr>
        <w:t>ing</w:t>
      </w:r>
      <w:r w:rsidRPr="00726F16">
        <w:rPr>
          <w:lang w:val="en-CA"/>
        </w:rPr>
        <w:t xml:space="preserve"> </w:t>
      </w:r>
      <w:r>
        <w:rPr>
          <w:lang w:val="en-CA"/>
        </w:rPr>
        <w:t>for the</w:t>
      </w:r>
      <w:r w:rsidRPr="00726F16">
        <w:rPr>
          <w:lang w:val="en-CA"/>
        </w:rPr>
        <w:t xml:space="preserve"> PCell, SCell, and on </w:t>
      </w:r>
      <w:r>
        <w:rPr>
          <w:lang w:val="en-CA"/>
        </w:rPr>
        <w:t>support for</w:t>
      </w:r>
      <w:r w:rsidRPr="00726F16">
        <w:rPr>
          <w:lang w:val="en-CA"/>
        </w:rPr>
        <w:t xml:space="preserve"> idle/inactive mode. </w:t>
      </w:r>
      <w:r w:rsidR="001117B1">
        <w:rPr>
          <w:lang w:val="en-CA"/>
        </w:rPr>
        <w:t xml:space="preserve">It was agreed that </w:t>
      </w:r>
      <w:r w:rsidRPr="00726F16">
        <w:rPr>
          <w:lang w:val="en-CA"/>
        </w:rPr>
        <w:t xml:space="preserve">SSB burst periodicity </w:t>
      </w:r>
      <w:r w:rsidR="001117B1">
        <w:rPr>
          <w:lang w:val="en-CA"/>
        </w:rPr>
        <w:t xml:space="preserve">can be adapted </w:t>
      </w:r>
      <w:r w:rsidRPr="00726F16">
        <w:rPr>
          <w:lang w:val="en-CA"/>
        </w:rPr>
        <w:t>using one or more SSB burst periodicity values, with</w:t>
      </w:r>
      <w:r w:rsidR="001117B1">
        <w:rPr>
          <w:lang w:val="en-CA"/>
        </w:rPr>
        <w:t xml:space="preserve"> an option to perform the </w:t>
      </w:r>
      <w:r w:rsidRPr="00726F16">
        <w:rPr>
          <w:lang w:val="en-CA"/>
        </w:rPr>
        <w:t>adaptation based on two SSB configurations. Additional details including applicable scenarios and the support of Cell DTX for connected mode UEs for SSB are also under further study.</w:t>
      </w:r>
    </w:p>
    <w:p w14:paraId="60AF8AF6" w14:textId="5D1818E3" w:rsidR="007B56EC" w:rsidRPr="00C568AB" w:rsidRDefault="00C568AB" w:rsidP="00C568AB">
      <w:pPr>
        <w:ind w:left="1701" w:hanging="1701"/>
        <w:rPr>
          <w:lang w:val="en-CA"/>
        </w:rPr>
      </w:pPr>
      <w:r>
        <w:rPr>
          <w:b/>
          <w:bCs/>
          <w:lang w:val="en-CA"/>
        </w:rPr>
        <w:t xml:space="preserve">Observation </w:t>
      </w:r>
      <w:r w:rsidR="00AA1E8F">
        <w:rPr>
          <w:b/>
          <w:bCs/>
          <w:lang w:val="en-CA"/>
        </w:rPr>
        <w:t>3</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00A911AA" w:rsidRPr="00C568AB">
        <w:rPr>
          <w:lang w:val="en-CA"/>
        </w:rPr>
        <w:t>.</w:t>
      </w:r>
    </w:p>
    <w:p w14:paraId="18A7E7FF" w14:textId="1B7F76F5" w:rsidR="007C5BA4" w:rsidRDefault="007C5BA4" w:rsidP="005F15D3">
      <w:pPr>
        <w:rPr>
          <w:lang w:val="en-CA"/>
        </w:rPr>
      </w:pPr>
      <w:proofErr w:type="gramStart"/>
      <w:r>
        <w:rPr>
          <w:lang w:val="en-CA"/>
        </w:rPr>
        <w:t>In order to</w:t>
      </w:r>
      <w:proofErr w:type="gramEnd"/>
      <w:r>
        <w:rPr>
          <w:lang w:val="en-CA"/>
        </w:rPr>
        <w:t xml:space="preserve"> fully gain the benefits of SSB time-domain adaptation, techniques should be applicable to all RRC states, including RRC Idle, Inactive, and connected states. If limited to connected state, the NES gain is eliminated anyway as the network would have to transmit those SSBs for Idle mode UEs.</w:t>
      </w:r>
    </w:p>
    <w:p w14:paraId="0F09CC75" w14:textId="3502128E" w:rsidR="0041620B" w:rsidRDefault="0041620B" w:rsidP="005F15D3">
      <w:pPr>
        <w:rPr>
          <w:lang w:val="en-CA"/>
        </w:rPr>
      </w:pPr>
      <w:r>
        <w:rPr>
          <w:lang w:val="en-CA"/>
        </w:rPr>
        <w:t>Limiting SSB adaptation to connected mode only does not result in much energy savings, t</w:t>
      </w:r>
      <w:r w:rsidRPr="0041620B">
        <w:rPr>
          <w:lang w:val="en-CA"/>
        </w:rPr>
        <w:t>he max SSB period possible still effectively remains 160 ms (from a NES/gNB perspective).</w:t>
      </w:r>
      <w:r>
        <w:rPr>
          <w:lang w:val="en-CA"/>
        </w:rPr>
        <w:t xml:space="preserve"> </w:t>
      </w:r>
      <w:r w:rsidR="00510253">
        <w:rPr>
          <w:lang w:val="en-CA"/>
        </w:rPr>
        <w:t xml:space="preserve">During the SI, periods longer than 160 ms were simulated, and those are the ones where NES gains come from. </w:t>
      </w:r>
    </w:p>
    <w:p w14:paraId="3B4FD949" w14:textId="3E422BA2" w:rsidR="00A72C44" w:rsidRDefault="00A72C44" w:rsidP="00FE48E3">
      <w:pPr>
        <w:ind w:left="1701" w:hanging="1701"/>
        <w:rPr>
          <w:lang w:val="en-CA"/>
        </w:rPr>
      </w:pPr>
      <w:bookmarkStart w:id="0" w:name="_Hlk166154712"/>
      <w:r>
        <w:rPr>
          <w:b/>
          <w:bCs/>
          <w:lang w:val="en-CA"/>
        </w:rPr>
        <w:t>Observation</w:t>
      </w:r>
      <w:r w:rsidRPr="009F2808">
        <w:rPr>
          <w:b/>
          <w:bCs/>
          <w:lang w:val="en-CA"/>
        </w:rPr>
        <w:t xml:space="preserve"> </w:t>
      </w:r>
      <w:r w:rsidR="00AA1E8F">
        <w:rPr>
          <w:b/>
          <w:bCs/>
          <w:lang w:val="en-CA"/>
        </w:rPr>
        <w:t>4</w:t>
      </w:r>
      <w:r w:rsidRPr="009F2808">
        <w:rPr>
          <w:b/>
          <w:bCs/>
          <w:lang w:val="en-CA"/>
        </w:rPr>
        <w:t>:</w:t>
      </w:r>
      <w:r>
        <w:rPr>
          <w:b/>
          <w:bCs/>
          <w:lang w:val="en-CA"/>
        </w:rPr>
        <w:tab/>
      </w:r>
      <w:r w:rsidRPr="00A72C44">
        <w:rPr>
          <w:lang w:val="en-CA"/>
        </w:rPr>
        <w:t xml:space="preserve">Limiting SSB adaptation to connected mode only does not result in much </w:t>
      </w:r>
      <w:r w:rsidR="00FE48E3">
        <w:rPr>
          <w:lang w:val="en-CA"/>
        </w:rPr>
        <w:t xml:space="preserve">network </w:t>
      </w:r>
      <w:r w:rsidRPr="00A72C44">
        <w:rPr>
          <w:lang w:val="en-CA"/>
        </w:rPr>
        <w:t xml:space="preserve">energy savings, </w:t>
      </w:r>
      <w:r w:rsidR="00FE48E3">
        <w:rPr>
          <w:lang w:val="en-CA"/>
        </w:rPr>
        <w:t xml:space="preserve">as </w:t>
      </w:r>
      <w:r w:rsidRPr="00A72C44">
        <w:rPr>
          <w:lang w:val="en-CA"/>
        </w:rPr>
        <w:t>the max SSB period possible still effectively remains 160 ms from a NES/gNB perspective</w:t>
      </w:r>
      <w:r w:rsidR="00FE48E3">
        <w:rPr>
          <w:lang w:val="en-CA"/>
        </w:rPr>
        <w:t>.</w:t>
      </w:r>
    </w:p>
    <w:bookmarkEnd w:id="0"/>
    <w:p w14:paraId="0E539919" w14:textId="481D08B5" w:rsidR="007C5BA4" w:rsidRDefault="007C5BA4" w:rsidP="00F913DF">
      <w:pPr>
        <w:ind w:left="1418" w:hanging="1418"/>
        <w:rPr>
          <w:lang w:val="en-CA"/>
        </w:rPr>
      </w:pPr>
      <w:r w:rsidRPr="009F2808">
        <w:rPr>
          <w:b/>
          <w:bCs/>
          <w:lang w:val="en-CA"/>
        </w:rPr>
        <w:t xml:space="preserve">Proposal </w:t>
      </w:r>
      <w:r w:rsidR="00AA1E8F">
        <w:rPr>
          <w:b/>
          <w:bCs/>
          <w:lang w:val="en-CA"/>
        </w:rPr>
        <w:t>8</w:t>
      </w:r>
      <w:r w:rsidRPr="009F2808">
        <w:rPr>
          <w:b/>
          <w:bCs/>
          <w:lang w:val="en-CA"/>
        </w:rPr>
        <w:t>:</w:t>
      </w:r>
      <w:r>
        <w:rPr>
          <w:lang w:val="en-CA"/>
        </w:rPr>
        <w:t xml:space="preserve"> </w:t>
      </w:r>
      <w:r w:rsidR="00F913DF">
        <w:rPr>
          <w:lang w:val="en-CA"/>
        </w:rPr>
        <w:tab/>
      </w:r>
      <w:r>
        <w:rPr>
          <w:lang w:val="en-CA"/>
        </w:rPr>
        <w:t>Time-domain</w:t>
      </w:r>
      <w:r w:rsidRPr="007B56EC">
        <w:rPr>
          <w:lang w:val="en-CA"/>
        </w:rPr>
        <w:t xml:space="preserve"> adaptation of SSB </w:t>
      </w:r>
      <w:r>
        <w:rPr>
          <w:lang w:val="en-CA"/>
        </w:rPr>
        <w:t xml:space="preserve">is applicable </w:t>
      </w:r>
      <w:r w:rsidR="00340656">
        <w:rPr>
          <w:lang w:val="en-CA"/>
        </w:rPr>
        <w:t>in RRC Idle, Inactive, and connected states.</w:t>
      </w:r>
    </w:p>
    <w:p w14:paraId="711E651B" w14:textId="00D50D44" w:rsidR="00CE656B" w:rsidRDefault="00F913DF" w:rsidP="005F15D3">
      <w:pPr>
        <w:rPr>
          <w:lang w:val="en-CA"/>
        </w:rPr>
      </w:pPr>
      <w:r>
        <w:rPr>
          <w:lang w:val="en-CA"/>
        </w:rPr>
        <w:t>T</w:t>
      </w:r>
      <w:r w:rsidR="00631E6B">
        <w:rPr>
          <w:lang w:val="en-CA"/>
        </w:rPr>
        <w:t xml:space="preserve">he operation </w:t>
      </w:r>
      <w:r>
        <w:rPr>
          <w:lang w:val="en-CA"/>
        </w:rPr>
        <w:t xml:space="preserve">of </w:t>
      </w:r>
      <w:r w:rsidRPr="00D646C9">
        <w:rPr>
          <w:lang w:val="en-CA"/>
        </w:rPr>
        <w:t>adaptation of SSB</w:t>
      </w:r>
      <w:r>
        <w:rPr>
          <w:lang w:val="en-CA"/>
        </w:rPr>
        <w:t>s</w:t>
      </w:r>
      <w:r w:rsidRPr="00D646C9">
        <w:rPr>
          <w:lang w:val="en-CA"/>
        </w:rPr>
        <w:t xml:space="preserve"> in time-domain</w:t>
      </w:r>
      <w:r>
        <w:rPr>
          <w:lang w:val="en-CA"/>
        </w:rPr>
        <w:t xml:space="preserve"> </w:t>
      </w:r>
      <w:r w:rsidR="00631E6B">
        <w:rPr>
          <w:lang w:val="en-CA"/>
        </w:rPr>
        <w:t xml:space="preserve">should be </w:t>
      </w:r>
      <w:r w:rsidR="0024130C">
        <w:rPr>
          <w:lang w:val="en-CA"/>
        </w:rPr>
        <w:t>transparent to legacy UEs</w:t>
      </w:r>
      <w:r w:rsidR="00B73144">
        <w:rPr>
          <w:lang w:val="en-CA"/>
        </w:rPr>
        <w:t xml:space="preserve"> or </w:t>
      </w:r>
      <w:r w:rsidR="0024130C">
        <w:rPr>
          <w:lang w:val="en-CA"/>
        </w:rPr>
        <w:t xml:space="preserve">applied to cells barred to legacy </w:t>
      </w:r>
      <w:r w:rsidR="00A911AA">
        <w:rPr>
          <w:lang w:val="en-CA"/>
        </w:rPr>
        <w:t xml:space="preserve">and non-capable </w:t>
      </w:r>
      <w:r w:rsidR="0024130C">
        <w:rPr>
          <w:lang w:val="en-CA"/>
        </w:rPr>
        <w:t>UEs</w:t>
      </w:r>
      <w:r w:rsidR="00613602">
        <w:rPr>
          <w:lang w:val="en-CA"/>
        </w:rPr>
        <w:t xml:space="preserve">. When an expected SSB burst occasion is missing </w:t>
      </w:r>
      <w:r w:rsidR="00CE656B">
        <w:rPr>
          <w:lang w:val="en-CA"/>
        </w:rPr>
        <w:t>per legacy assumptions, legacy UEs are expected to find an alternative cell in the same coverage area, per legacy procedures.</w:t>
      </w:r>
    </w:p>
    <w:p w14:paraId="4F206C49" w14:textId="4165678F" w:rsidR="00B73144" w:rsidRDefault="00B73144" w:rsidP="00F913DF">
      <w:pPr>
        <w:ind w:left="1418" w:hanging="1418"/>
        <w:rPr>
          <w:lang w:val="en-CA"/>
        </w:rPr>
      </w:pPr>
      <w:r w:rsidRPr="009F2808">
        <w:rPr>
          <w:b/>
          <w:bCs/>
          <w:lang w:val="en-CA"/>
        </w:rPr>
        <w:t xml:space="preserve">Proposal </w:t>
      </w:r>
      <w:r w:rsidR="00AA1E8F">
        <w:rPr>
          <w:b/>
          <w:bCs/>
          <w:lang w:val="en-CA"/>
        </w:rPr>
        <w:t>9</w:t>
      </w:r>
      <w:r w:rsidRPr="009F2808">
        <w:rPr>
          <w:b/>
          <w:bCs/>
          <w:lang w:val="en-CA"/>
        </w:rPr>
        <w:t>:</w:t>
      </w:r>
      <w:r w:rsidR="00F913DF">
        <w:rPr>
          <w:lang w:val="en-CA"/>
        </w:rPr>
        <w:tab/>
      </w:r>
      <w:r w:rsidR="00B34153">
        <w:rPr>
          <w:lang w:val="en-CA"/>
        </w:rPr>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sidR="00295B48">
        <w:rPr>
          <w:lang w:val="en-CA"/>
        </w:rPr>
        <w:t xml:space="preserve">for </w:t>
      </w:r>
      <w:r w:rsidR="00CC545E" w:rsidRPr="00B73144">
        <w:rPr>
          <w:lang w:val="en-CA"/>
        </w:rPr>
        <w:t>cell</w:t>
      </w:r>
      <w:r w:rsidR="00CC545E">
        <w:rPr>
          <w:lang w:val="en-CA"/>
        </w:rPr>
        <w:t xml:space="preserve"> </w:t>
      </w:r>
      <w:r w:rsidR="00295B48">
        <w:rPr>
          <w:lang w:val="en-CA"/>
        </w:rPr>
        <w:t xml:space="preserve">(re)-selection </w:t>
      </w:r>
      <w:r w:rsidR="00CC545E">
        <w:rPr>
          <w:lang w:val="en-CA"/>
        </w:rPr>
        <w:t>and</w:t>
      </w:r>
      <w:r>
        <w:rPr>
          <w:lang w:val="en-CA"/>
        </w:rPr>
        <w:t xml:space="preserve"> are expected to camp on a cell in the </w:t>
      </w:r>
      <w:r w:rsidR="00F913DF">
        <w:rPr>
          <w:lang w:val="en-CA"/>
        </w:rPr>
        <w:t>c</w:t>
      </w:r>
      <w:r>
        <w:rPr>
          <w:lang w:val="en-CA"/>
        </w:rPr>
        <w:t xml:space="preserve">overage area, per legacy </w:t>
      </w:r>
      <w:r w:rsidR="00F913DF">
        <w:rPr>
          <w:lang w:val="en-CA"/>
        </w:rPr>
        <w:t xml:space="preserve">cell (re)-selection </w:t>
      </w:r>
      <w:r>
        <w:rPr>
          <w:lang w:val="en-CA"/>
        </w:rPr>
        <w:t>procedures</w:t>
      </w:r>
      <w:r w:rsidR="00F913DF">
        <w:rPr>
          <w:lang w:val="en-CA"/>
        </w:rPr>
        <w:t>.</w:t>
      </w:r>
    </w:p>
    <w:p w14:paraId="07967D86" w14:textId="35B464BB" w:rsidR="0065577C" w:rsidRPr="00E345F2" w:rsidRDefault="0065577C" w:rsidP="0065577C">
      <w:pPr>
        <w:pStyle w:val="Heading2"/>
        <w:rPr>
          <w:lang w:val="en-CA"/>
        </w:rPr>
      </w:pPr>
      <w:r>
        <w:rPr>
          <w:lang w:val="en-CA"/>
        </w:rPr>
        <w:t xml:space="preserve">Indication of </w:t>
      </w:r>
      <w:r w:rsidR="00C670FE">
        <w:rPr>
          <w:lang w:val="en-CA"/>
        </w:rPr>
        <w:t>SSB/RACH adaptation</w:t>
      </w:r>
    </w:p>
    <w:p w14:paraId="2C66C55E" w14:textId="7F973CD1" w:rsidR="0065577C" w:rsidRPr="00DE57A9" w:rsidRDefault="0065577C" w:rsidP="0065577C">
      <w:pPr>
        <w:rPr>
          <w:lang w:val="en-CA"/>
        </w:rPr>
      </w:pPr>
      <w:r w:rsidRPr="00DE57A9">
        <w:rPr>
          <w:lang w:val="en-CA"/>
        </w:rPr>
        <w:t>The next aspect to be discussed is how the adaptation for SSBs</w:t>
      </w:r>
      <w:r>
        <w:rPr>
          <w:lang w:val="en-CA"/>
        </w:rPr>
        <w:t xml:space="preserve"> and PRACH</w:t>
      </w:r>
      <w:r w:rsidRPr="00DE57A9">
        <w:rPr>
          <w:lang w:val="en-CA"/>
        </w:rPr>
        <w:t xml:space="preserve">, including changing SSB periodicity and number of SSBs, can be signalled to UE. </w:t>
      </w:r>
      <w:r w:rsidR="00C670FE">
        <w:rPr>
          <w:lang w:val="en-CA"/>
        </w:rPr>
        <w:t xml:space="preserve">In general, </w:t>
      </w:r>
      <w:r w:rsidR="00905D6B">
        <w:rPr>
          <w:lang w:val="en-CA"/>
        </w:rPr>
        <w:t xml:space="preserve">knowing the PRACH and SSB assumptions are best coupled together, as the UE needs to know SSB assumptions to perform RACH. </w:t>
      </w:r>
      <w:r w:rsidRPr="00DE57A9">
        <w:rPr>
          <w:lang w:val="en-CA"/>
        </w:rPr>
        <w:t>The TR mentions that the potential spec impact when supporting transmission pattern adaptation includes the signaling mechanism to inform the UE about the configuration/adaptation for longer periodicity of SSB</w:t>
      </w:r>
      <w:r>
        <w:rPr>
          <w:lang w:val="en-CA"/>
        </w:rPr>
        <w:t>/SIB1 and PRACH.</w:t>
      </w:r>
    </w:p>
    <w:p w14:paraId="5892C3A3" w14:textId="610632F9" w:rsidR="00942A57" w:rsidRDefault="0065577C" w:rsidP="0065577C">
      <w:pPr>
        <w:rPr>
          <w:lang w:val="en-CA"/>
        </w:rPr>
      </w:pPr>
      <w:r w:rsidRPr="00DE57A9">
        <w:rPr>
          <w:lang w:val="en-CA"/>
        </w:rPr>
        <w:t>In general, the adaptation common signals/channels can be supported via semi-static approaches such as SIB</w:t>
      </w:r>
      <w:r>
        <w:rPr>
          <w:lang w:val="en-CA"/>
        </w:rPr>
        <w:t xml:space="preserve"> or </w:t>
      </w:r>
      <w:r w:rsidRPr="00DE57A9">
        <w:rPr>
          <w:lang w:val="en-CA"/>
        </w:rPr>
        <w:t>RRC signaling</w:t>
      </w:r>
      <w:r>
        <w:rPr>
          <w:lang w:val="en-CA"/>
        </w:rPr>
        <w:t>, as the indication should be readable by Idle mode UEs</w:t>
      </w:r>
      <w:r w:rsidRPr="00DE57A9">
        <w:rPr>
          <w:lang w:val="en-CA"/>
        </w:rPr>
        <w:t xml:space="preserve">. In legacy, the SI update mechanism can adapt the parameters in the cell, including those associated with the DL common and broadcast signals such as SSB/SI/paging/cell common PDCCH. </w:t>
      </w:r>
      <w:r>
        <w:rPr>
          <w:lang w:val="en-CA"/>
        </w:rPr>
        <w:t xml:space="preserve">As a baseline, the assumed SSB periodicity should be broadcast by SI signalling, as some UEs may be in IDLE mode or power up to perform initial access, thus need to know the active periodicity from broadcast signalling. </w:t>
      </w:r>
      <w:r w:rsidR="00942A57">
        <w:rPr>
          <w:lang w:val="en-CA"/>
        </w:rPr>
        <w:t>SIB1 can be used, or other SIBs if overhead is needed to be minimized.</w:t>
      </w:r>
    </w:p>
    <w:p w14:paraId="7DAE6543" w14:textId="4F1C3268" w:rsidR="0065577C" w:rsidRPr="00DE57A9" w:rsidRDefault="0065577C" w:rsidP="0065577C">
      <w:pPr>
        <w:rPr>
          <w:lang w:val="en-CA"/>
        </w:rPr>
      </w:pPr>
      <w:r>
        <w:rPr>
          <w:lang w:val="en-CA"/>
        </w:rPr>
        <w:t>F</w:t>
      </w:r>
      <w:r w:rsidRPr="00DE57A9">
        <w:rPr>
          <w:lang w:val="en-CA"/>
        </w:rPr>
        <w:t xml:space="preserve">aster signalling </w:t>
      </w:r>
      <w:r>
        <w:rPr>
          <w:lang w:val="en-CA"/>
        </w:rPr>
        <w:t>L1 based indication can be left for RAN1 to evaluate, e.g</w:t>
      </w:r>
      <w:r w:rsidR="001A4ED7">
        <w:rPr>
          <w:lang w:val="en-CA"/>
        </w:rPr>
        <w:t>.</w:t>
      </w:r>
      <w:r w:rsidR="005F0B55">
        <w:rPr>
          <w:lang w:val="en-CA"/>
        </w:rPr>
        <w:t xml:space="preserve"> </w:t>
      </w:r>
      <w:r w:rsidRPr="00650A28">
        <w:rPr>
          <w:lang w:val="en-CA"/>
        </w:rPr>
        <w:t>for reducing the access latency</w:t>
      </w:r>
      <w:r w:rsidRPr="00DE57A9">
        <w:rPr>
          <w:lang w:val="en-CA"/>
        </w:rPr>
        <w:t>.</w:t>
      </w:r>
      <w:r>
        <w:rPr>
          <w:lang w:val="en-CA"/>
        </w:rPr>
        <w:t xml:space="preserve"> In general, applicability of L2 based indication can be limited in Idle mode. L1 based indication can thus be limited to using signalling to SI-RNTI or P-RNTI in Idle mode, which are typically not very dynamic anyway.</w:t>
      </w:r>
    </w:p>
    <w:p w14:paraId="629FB15A" w14:textId="6A42A9F2" w:rsidR="00307ED1" w:rsidRPr="00295B48" w:rsidRDefault="0065577C" w:rsidP="00295B48">
      <w:pPr>
        <w:ind w:left="1418" w:hanging="1418"/>
        <w:rPr>
          <w:lang w:val="en-CA"/>
        </w:rPr>
      </w:pPr>
      <w:r w:rsidRPr="009F2808">
        <w:rPr>
          <w:b/>
          <w:bCs/>
          <w:lang w:val="en-CA"/>
        </w:rPr>
        <w:lastRenderedPageBreak/>
        <w:t xml:space="preserve">Proposal </w:t>
      </w:r>
      <w:r w:rsidR="0047259E">
        <w:rPr>
          <w:b/>
          <w:bCs/>
          <w:lang w:val="en-CA"/>
        </w:rPr>
        <w:t>10</w:t>
      </w:r>
      <w:r w:rsidRPr="009F2808">
        <w:rPr>
          <w:b/>
          <w:bCs/>
          <w:lang w:val="en-CA"/>
        </w:rPr>
        <w:t>:</w:t>
      </w:r>
      <w:r>
        <w:rPr>
          <w:lang w:val="en-CA"/>
        </w:rPr>
        <w:t xml:space="preserve"> </w:t>
      </w:r>
      <w:r>
        <w:rPr>
          <w:lang w:val="en-CA"/>
        </w:rPr>
        <w:tab/>
        <w:t xml:space="preserve">As baseline, support signaling the </w:t>
      </w:r>
      <w:r w:rsidR="00942A57">
        <w:rPr>
          <w:lang w:val="en-CA"/>
        </w:rPr>
        <w:t xml:space="preserve">cell’s </w:t>
      </w:r>
      <w:r>
        <w:rPr>
          <w:lang w:val="en-CA"/>
        </w:rPr>
        <w:t xml:space="preserve">active SSB burst periodicity and PRACH </w:t>
      </w:r>
      <w:r w:rsidR="008B7542">
        <w:rPr>
          <w:lang w:val="en-CA"/>
        </w:rPr>
        <w:t>adaptation</w:t>
      </w:r>
      <w:r>
        <w:rPr>
          <w:lang w:val="en-CA"/>
        </w:rPr>
        <w:t xml:space="preserve"> by SIB signalling.</w:t>
      </w:r>
    </w:p>
    <w:p w14:paraId="2A6E5849" w14:textId="77777777" w:rsidR="008A0055" w:rsidRPr="00C94C42" w:rsidRDefault="008A0055" w:rsidP="008A0055">
      <w:pPr>
        <w:pStyle w:val="Heading1"/>
      </w:pPr>
      <w:r w:rsidRPr="00C94C42">
        <w:t>Conclusion</w:t>
      </w:r>
    </w:p>
    <w:p w14:paraId="663DBADD" w14:textId="7631692D" w:rsidR="008B7372" w:rsidRDefault="00307ED1" w:rsidP="008B7372">
      <w:pPr>
        <w:rPr>
          <w:lang w:val="en-US"/>
        </w:rPr>
      </w:pPr>
      <w:r>
        <w:rPr>
          <w:lang w:eastAsia="sv-SE"/>
        </w:rPr>
        <w:t>T</w:t>
      </w:r>
      <w:r w:rsidRPr="00AB5F60">
        <w:rPr>
          <w:lang w:eastAsia="sv-SE"/>
        </w:rPr>
        <w:t xml:space="preserve">his contribution </w:t>
      </w:r>
      <w:r>
        <w:rPr>
          <w:lang w:eastAsia="sv-SE"/>
        </w:rPr>
        <w:t>addresses</w:t>
      </w:r>
      <w:r w:rsidRPr="00AB5F60">
        <w:rPr>
          <w:lang w:eastAsia="sv-SE"/>
        </w:rPr>
        <w:t xml:space="preserve"> </w:t>
      </w:r>
      <w:r>
        <w:rPr>
          <w:lang w:eastAsia="sv-SE"/>
        </w:rPr>
        <w:t>time domain</w:t>
      </w:r>
      <w:r w:rsidRPr="00AB5F60">
        <w:rPr>
          <w:lang w:eastAsia="sv-SE"/>
        </w:rPr>
        <w:t xml:space="preserve"> adaptation mechanisms for </w:t>
      </w:r>
      <w:r>
        <w:rPr>
          <w:lang w:eastAsia="sv-SE"/>
        </w:rPr>
        <w:t>SSBs, PRACH, and paging</w:t>
      </w:r>
      <w:r w:rsidRPr="00AB5F60">
        <w:rPr>
          <w:lang w:eastAsia="sv-SE"/>
        </w:rPr>
        <w:t xml:space="preserve"> in the time-domain,</w:t>
      </w:r>
      <w:r w:rsidRPr="00B83A96">
        <w:rPr>
          <w:lang w:eastAsia="sv-SE"/>
        </w:rPr>
        <w:t xml:space="preserve"> </w:t>
      </w:r>
      <w:r>
        <w:rPr>
          <w:lang w:eastAsia="sv-SE"/>
        </w:rPr>
        <w:t xml:space="preserve">with focus on higher layer impacts and assumptions.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67C1168F" w14:textId="77777777" w:rsidR="00295B48" w:rsidRDefault="00295B48" w:rsidP="00295B48">
      <w:pPr>
        <w:ind w:left="1350" w:hanging="1350"/>
      </w:pPr>
      <w:r w:rsidRPr="006151B4">
        <w:rPr>
          <w:b/>
          <w:bCs/>
        </w:rPr>
        <w:t xml:space="preserve">Proposal </w:t>
      </w:r>
      <w:r>
        <w:rPr>
          <w:b/>
          <w:bCs/>
        </w:rPr>
        <w:t>1</w:t>
      </w:r>
      <w:r w:rsidRPr="006151B4">
        <w:t>:</w:t>
      </w:r>
      <w:r>
        <w:tab/>
      </w:r>
      <w:r w:rsidRPr="00C61F32">
        <w:t>Support techniques for confining paging occasions in time-domain. The following can be considered:</w:t>
      </w:r>
      <w:r>
        <w:t xml:space="preserve"> </w:t>
      </w:r>
    </w:p>
    <w:p w14:paraId="758B5226" w14:textId="77777777" w:rsidR="00295B48" w:rsidRDefault="00295B48" w:rsidP="00295B48">
      <w:pPr>
        <w:pStyle w:val="ListParagraph"/>
        <w:numPr>
          <w:ilvl w:val="0"/>
          <w:numId w:val="38"/>
        </w:numPr>
      </w:pPr>
      <w:r>
        <w:t>Adapting the paging cycle periodicity</w:t>
      </w:r>
    </w:p>
    <w:p w14:paraId="7CDB72B6" w14:textId="77777777" w:rsidR="00295B48" w:rsidRDefault="00295B48" w:rsidP="00295B48">
      <w:pPr>
        <w:pStyle w:val="ListParagraph"/>
        <w:numPr>
          <w:ilvl w:val="0"/>
          <w:numId w:val="38"/>
        </w:numPr>
      </w:pPr>
      <w:r>
        <w:t>Grouping of UEs/</w:t>
      </w:r>
      <w:r w:rsidRPr="00E5235A">
        <w:t>POs/PFs</w:t>
      </w:r>
      <w:r>
        <w:t xml:space="preserve"> </w:t>
      </w:r>
    </w:p>
    <w:p w14:paraId="09CCBA83" w14:textId="77777777" w:rsidR="00295B48" w:rsidRDefault="00295B48" w:rsidP="00295B48">
      <w:pPr>
        <w:ind w:left="1350" w:hanging="1350"/>
      </w:pPr>
      <w:r w:rsidRPr="006151B4">
        <w:rPr>
          <w:b/>
          <w:bCs/>
        </w:rPr>
        <w:t xml:space="preserve">Proposal </w:t>
      </w:r>
      <w:r>
        <w:rPr>
          <w:b/>
          <w:bCs/>
        </w:rPr>
        <w:t>2</w:t>
      </w:r>
      <w:r w:rsidRPr="006151B4">
        <w:t>:</w:t>
      </w:r>
      <w:r>
        <w:tab/>
        <w:t>No need to introduce a new barring mechanism to bar legacy UEs from camping on NES cells applying paging adaptation. Network can page legacy UEs at legacy determined paging occasions/frames.</w:t>
      </w:r>
    </w:p>
    <w:p w14:paraId="0E1BF9F3" w14:textId="77777777" w:rsidR="00295B48" w:rsidRDefault="00295B48" w:rsidP="00295B48">
      <w:pPr>
        <w:ind w:left="1350" w:hanging="1350"/>
      </w:pPr>
      <w:r w:rsidRPr="006151B4">
        <w:rPr>
          <w:b/>
          <w:bCs/>
        </w:rPr>
        <w:t xml:space="preserve">Proposal </w:t>
      </w:r>
      <w:r>
        <w:rPr>
          <w:b/>
          <w:bCs/>
        </w:rPr>
        <w:t>3</w:t>
      </w:r>
      <w:r w:rsidRPr="006151B4">
        <w:t>:</w:t>
      </w:r>
      <w:r>
        <w:tab/>
        <w:t>For option 2 (Separate paging resources for legacy UEs and Rel-19 NES UEs), clarify that NES UEs and legacy UEs can be paged by the network at the same paging occasion/frame.</w:t>
      </w:r>
    </w:p>
    <w:p w14:paraId="6250A841" w14:textId="1AA842CF" w:rsidR="00295B48" w:rsidRPr="002D33CA" w:rsidRDefault="00295B48" w:rsidP="00295B48">
      <w:pPr>
        <w:ind w:left="1701" w:hanging="1701"/>
        <w:rPr>
          <w:lang w:val="en-CA"/>
        </w:rPr>
      </w:pPr>
      <w:r>
        <w:rPr>
          <w:b/>
          <w:bCs/>
          <w:lang w:val="en-CA"/>
        </w:rPr>
        <w:t>Observation 1</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PRACH</w:t>
      </w:r>
      <w:r w:rsidRPr="007B56EC">
        <w:rPr>
          <w:lang w:val="en-CA"/>
        </w:rPr>
        <w:t xml:space="preserve"> in time-domain</w:t>
      </w:r>
      <w:r w:rsidRPr="002D33CA">
        <w:rPr>
          <w:lang w:val="en-CA"/>
        </w:rPr>
        <w:t xml:space="preserve"> based on </w:t>
      </w:r>
      <w:r>
        <w:rPr>
          <w:lang w:val="en-CA"/>
        </w:rPr>
        <w:t xml:space="preserve">configuring </w:t>
      </w:r>
      <w:r w:rsidRPr="002D33CA">
        <w:rPr>
          <w:lang w:val="en-CA"/>
        </w:rPr>
        <w:t>additional PRACH resources for NES-capable UEs in addition to existing PRACH resources for legacy UEs</w:t>
      </w:r>
      <w:r>
        <w:rPr>
          <w:lang w:val="en-CA"/>
        </w:rPr>
        <w:t>.</w:t>
      </w:r>
    </w:p>
    <w:p w14:paraId="4B53C2AB" w14:textId="77777777" w:rsidR="00295B48" w:rsidRDefault="00295B48" w:rsidP="00295B48">
      <w:pPr>
        <w:ind w:left="1701" w:hanging="1701"/>
        <w:rPr>
          <w:lang w:val="en-CA"/>
        </w:rPr>
      </w:pPr>
      <w:r>
        <w:rPr>
          <w:b/>
          <w:bCs/>
          <w:lang w:val="en-CA"/>
        </w:rPr>
        <w:t>Observation 2</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is applicable in RRC Idle, Inactive, and connected states.</w:t>
      </w:r>
    </w:p>
    <w:p w14:paraId="675FFA07" w14:textId="77777777" w:rsidR="00295B48" w:rsidRDefault="00295B48" w:rsidP="00295B48">
      <w:pPr>
        <w:ind w:left="1418" w:hanging="1418"/>
        <w:rPr>
          <w:lang w:val="en-CA"/>
        </w:rPr>
      </w:pPr>
      <w:r w:rsidRPr="009F2808">
        <w:rPr>
          <w:b/>
          <w:bCs/>
          <w:lang w:val="en-CA"/>
        </w:rPr>
        <w:t xml:space="preserve">Proposal </w:t>
      </w:r>
      <w:r>
        <w:rPr>
          <w:b/>
          <w:bCs/>
          <w:lang w:val="en-CA"/>
        </w:rPr>
        <w:t>4</w:t>
      </w:r>
      <w:r w:rsidRPr="009F2808">
        <w:rPr>
          <w:b/>
          <w:bCs/>
          <w:lang w:val="en-CA"/>
        </w:rPr>
        <w:t>:</w:t>
      </w:r>
      <w:r>
        <w:rPr>
          <w:lang w:val="en-CA"/>
        </w:rPr>
        <w:tab/>
        <w:t xml:space="preserve">A partition for </w:t>
      </w:r>
      <w:r w:rsidRPr="002D33CA">
        <w:rPr>
          <w:lang w:val="en-CA"/>
        </w:rPr>
        <w:t>additional PRACH resources for NES-capable UEs</w:t>
      </w:r>
      <w:r>
        <w:rPr>
          <w:lang w:val="en-CA"/>
        </w:rPr>
        <w:t xml:space="preserve"> can be configured by RRC or SIB1 signalling. It is up to network implementation whether the partition for additional NES PRACH resources overlaps with legacy RA resources in the time and/or frequency domains.</w:t>
      </w:r>
    </w:p>
    <w:p w14:paraId="6807CB90" w14:textId="77777777" w:rsidR="00295B48" w:rsidRDefault="00295B48" w:rsidP="00295B48">
      <w:pPr>
        <w:ind w:left="1418" w:hanging="1418"/>
        <w:rPr>
          <w:lang w:val="en-CA"/>
        </w:rPr>
      </w:pPr>
      <w:r w:rsidRPr="009F2808">
        <w:rPr>
          <w:b/>
          <w:bCs/>
          <w:lang w:val="en-CA"/>
        </w:rPr>
        <w:t xml:space="preserve">Proposal </w:t>
      </w:r>
      <w:r>
        <w:rPr>
          <w:b/>
          <w:bCs/>
          <w:lang w:val="en-CA"/>
        </w:rPr>
        <w:t>5</w:t>
      </w:r>
      <w:r w:rsidRPr="009F2808">
        <w:rPr>
          <w:b/>
          <w:bCs/>
          <w:lang w:val="en-CA"/>
        </w:rPr>
        <w:t>:</w:t>
      </w:r>
      <w:r>
        <w:rPr>
          <w:lang w:val="en-CA"/>
        </w:rPr>
        <w:tab/>
        <w:t>Additional PRACH resources can be selected by a NES-capable UE if at least one</w:t>
      </w:r>
      <w:r w:rsidRPr="00F004E4">
        <w:rPr>
          <w:lang w:val="en-CA"/>
        </w:rPr>
        <w:t xml:space="preserve"> SSB </w:t>
      </w:r>
      <w:r>
        <w:rPr>
          <w:lang w:val="en-CA"/>
        </w:rPr>
        <w:t>mapped to the additional RO</w:t>
      </w:r>
      <w:r w:rsidRPr="00F004E4">
        <w:rPr>
          <w:lang w:val="en-CA"/>
        </w:rPr>
        <w:t xml:space="preserve"> is received</w:t>
      </w:r>
      <w:r>
        <w:rPr>
          <w:lang w:val="en-CA"/>
        </w:rPr>
        <w:t>.</w:t>
      </w:r>
    </w:p>
    <w:p w14:paraId="0E19382B" w14:textId="77777777" w:rsidR="00295B48" w:rsidRDefault="00295B48" w:rsidP="00295B48">
      <w:pPr>
        <w:ind w:left="1418" w:hanging="1418"/>
        <w:rPr>
          <w:lang w:val="en-CA"/>
        </w:rPr>
      </w:pPr>
      <w:r w:rsidRPr="009F2808">
        <w:rPr>
          <w:b/>
          <w:bCs/>
          <w:lang w:val="en-CA"/>
        </w:rPr>
        <w:t xml:space="preserve">Proposal </w:t>
      </w:r>
      <w:r>
        <w:rPr>
          <w:b/>
          <w:bCs/>
          <w:lang w:val="en-CA"/>
        </w:rPr>
        <w:t>6</w:t>
      </w:r>
      <w:r w:rsidRPr="009F2808">
        <w:rPr>
          <w:b/>
          <w:bCs/>
          <w:lang w:val="en-CA"/>
        </w:rPr>
        <w:t>:</w:t>
      </w:r>
      <w:r>
        <w:rPr>
          <w:lang w:val="en-CA"/>
        </w:rPr>
        <w:tab/>
        <w:t>L</w:t>
      </w:r>
      <w:r w:rsidRPr="00B73144">
        <w:rPr>
          <w:lang w:val="en-CA"/>
        </w:rPr>
        <w:t xml:space="preserve">egacy UEs </w:t>
      </w:r>
      <w:r>
        <w:rPr>
          <w:lang w:val="en-CA"/>
        </w:rPr>
        <w:t xml:space="preserve">and UEs non-capable of time domain PRACH adaptation </w:t>
      </w:r>
      <w:r w:rsidRPr="00B73144">
        <w:rPr>
          <w:lang w:val="en-CA"/>
        </w:rPr>
        <w:t xml:space="preserve">are expected to use legacy </w:t>
      </w:r>
      <w:r>
        <w:rPr>
          <w:lang w:val="en-CA"/>
        </w:rPr>
        <w:t xml:space="preserve">PRACH resources per legacy configuration and procedures, e.g. using resources configured in </w:t>
      </w:r>
      <w:proofErr w:type="spellStart"/>
      <w:r w:rsidRPr="006B215D">
        <w:rPr>
          <w:i/>
          <w:iCs/>
          <w:lang w:val="en-CA"/>
        </w:rPr>
        <w:t>RACHConfigCommon</w:t>
      </w:r>
      <w:proofErr w:type="spellEnd"/>
      <w:r>
        <w:rPr>
          <w:lang w:val="en-CA"/>
        </w:rPr>
        <w:t xml:space="preserve"> in Idle mode.</w:t>
      </w:r>
    </w:p>
    <w:p w14:paraId="788C8FD3" w14:textId="77777777" w:rsidR="00295B48" w:rsidRDefault="00295B48" w:rsidP="00295B48">
      <w:pPr>
        <w:ind w:left="1418" w:hanging="1418"/>
        <w:rPr>
          <w:lang w:val="en-CA"/>
        </w:rPr>
      </w:pPr>
      <w:r w:rsidRPr="009F2808">
        <w:rPr>
          <w:b/>
          <w:bCs/>
          <w:lang w:val="en-CA"/>
        </w:rPr>
        <w:t xml:space="preserve">Proposal </w:t>
      </w:r>
      <w:r>
        <w:rPr>
          <w:b/>
          <w:bCs/>
          <w:lang w:val="en-CA"/>
        </w:rPr>
        <w:t>7</w:t>
      </w:r>
      <w:r w:rsidRPr="009F2808">
        <w:rPr>
          <w:b/>
          <w:bCs/>
          <w:lang w:val="en-CA"/>
        </w:rPr>
        <w:t>:</w:t>
      </w:r>
      <w:r>
        <w:rPr>
          <w:lang w:val="en-CA"/>
        </w:rPr>
        <w:t xml:space="preserve"> </w:t>
      </w:r>
      <w:r>
        <w:rPr>
          <w:lang w:val="en-CA"/>
        </w:rPr>
        <w:tab/>
        <w:t>Time-domain</w:t>
      </w:r>
      <w:r w:rsidRPr="007B56EC">
        <w:rPr>
          <w:lang w:val="en-CA"/>
        </w:rPr>
        <w:t xml:space="preserve"> </w:t>
      </w:r>
      <w:r>
        <w:rPr>
          <w:lang w:val="en-CA"/>
        </w:rPr>
        <w:t>PRACH</w:t>
      </w:r>
      <w:r w:rsidRPr="007B56EC">
        <w:rPr>
          <w:lang w:val="en-CA"/>
        </w:rPr>
        <w:t xml:space="preserve"> adaptation </w:t>
      </w:r>
      <w:r>
        <w:rPr>
          <w:lang w:val="en-CA"/>
        </w:rPr>
        <w:t xml:space="preserve">is applicable to </w:t>
      </w:r>
      <w:r w:rsidRPr="00E67BA7">
        <w:rPr>
          <w:lang w:val="en-CA"/>
        </w:rPr>
        <w:t>CBRA</w:t>
      </w:r>
      <w:r>
        <w:rPr>
          <w:lang w:val="en-CA"/>
        </w:rPr>
        <w:t xml:space="preserve">, </w:t>
      </w:r>
      <w:r w:rsidRPr="00E67BA7">
        <w:rPr>
          <w:lang w:val="en-CA"/>
        </w:rPr>
        <w:t>including 4-step and 2-step</w:t>
      </w:r>
      <w:r>
        <w:rPr>
          <w:lang w:val="en-CA"/>
        </w:rPr>
        <w:t xml:space="preserve"> RA resources.</w:t>
      </w:r>
    </w:p>
    <w:p w14:paraId="4376996C" w14:textId="77777777" w:rsidR="00295B48" w:rsidRPr="00C568AB" w:rsidRDefault="00295B48" w:rsidP="00295B48">
      <w:pPr>
        <w:ind w:left="1701" w:hanging="1701"/>
        <w:rPr>
          <w:lang w:val="en-CA"/>
        </w:rPr>
      </w:pPr>
      <w:r>
        <w:rPr>
          <w:b/>
          <w:bCs/>
          <w:lang w:val="en-CA"/>
        </w:rPr>
        <w:t>Observation 3</w:t>
      </w:r>
      <w:r w:rsidRPr="009F2808">
        <w:rPr>
          <w:b/>
          <w:bCs/>
          <w:lang w:val="en-CA"/>
        </w:rPr>
        <w:t>:</w:t>
      </w:r>
      <w:r>
        <w:rPr>
          <w:b/>
          <w:bCs/>
          <w:lang w:val="en-CA"/>
        </w:rPr>
        <w:tab/>
      </w:r>
      <w:r>
        <w:rPr>
          <w:lang w:val="en-CA"/>
        </w:rPr>
        <w:t>RAN1 agreed to support</w:t>
      </w:r>
      <w:r w:rsidRPr="007B56EC">
        <w:rPr>
          <w:lang w:val="en-CA"/>
        </w:rPr>
        <w:t xml:space="preserve"> adaptation of </w:t>
      </w:r>
      <w:r>
        <w:rPr>
          <w:lang w:val="en-CA"/>
        </w:rPr>
        <w:t>SSBs</w:t>
      </w:r>
      <w:r w:rsidRPr="007B56EC">
        <w:rPr>
          <w:lang w:val="en-CA"/>
        </w:rPr>
        <w:t xml:space="preserve"> in time-domain</w:t>
      </w:r>
      <w:r w:rsidRPr="002D33CA">
        <w:rPr>
          <w:lang w:val="en-CA"/>
        </w:rPr>
        <w:t xml:space="preserve"> based on </w:t>
      </w:r>
      <w:r w:rsidRPr="00726F16">
        <w:rPr>
          <w:lang w:val="en-CA"/>
        </w:rPr>
        <w:t>using one or more SSB burst periodicity values, with</w:t>
      </w:r>
      <w:r>
        <w:rPr>
          <w:lang w:val="en-CA"/>
        </w:rPr>
        <w:t xml:space="preserve"> an option to perform the </w:t>
      </w:r>
      <w:r w:rsidRPr="00726F16">
        <w:rPr>
          <w:lang w:val="en-CA"/>
        </w:rPr>
        <w:t>adaptation based on two SSB configurations</w:t>
      </w:r>
      <w:r w:rsidRPr="00C568AB">
        <w:rPr>
          <w:lang w:val="en-CA"/>
        </w:rPr>
        <w:t>.</w:t>
      </w:r>
    </w:p>
    <w:p w14:paraId="37E8A32B" w14:textId="77777777" w:rsidR="00295B48" w:rsidRDefault="00295B48" w:rsidP="00295B48">
      <w:pPr>
        <w:ind w:left="1701" w:hanging="1701"/>
        <w:rPr>
          <w:lang w:val="en-CA"/>
        </w:rPr>
      </w:pPr>
      <w:r>
        <w:rPr>
          <w:b/>
          <w:bCs/>
          <w:lang w:val="en-CA"/>
        </w:rPr>
        <w:t>Observation</w:t>
      </w:r>
      <w:r w:rsidRPr="009F2808">
        <w:rPr>
          <w:b/>
          <w:bCs/>
          <w:lang w:val="en-CA"/>
        </w:rPr>
        <w:t xml:space="preserve"> </w:t>
      </w:r>
      <w:r>
        <w:rPr>
          <w:b/>
          <w:bCs/>
          <w:lang w:val="en-CA"/>
        </w:rPr>
        <w:t>4</w:t>
      </w:r>
      <w:r w:rsidRPr="009F2808">
        <w:rPr>
          <w:b/>
          <w:bCs/>
          <w:lang w:val="en-CA"/>
        </w:rPr>
        <w:t>:</w:t>
      </w:r>
      <w:r>
        <w:rPr>
          <w:b/>
          <w:bCs/>
          <w:lang w:val="en-CA"/>
        </w:rPr>
        <w:tab/>
      </w:r>
      <w:r w:rsidRPr="00A72C44">
        <w:rPr>
          <w:lang w:val="en-CA"/>
        </w:rPr>
        <w:t xml:space="preserve">Limiting SSB adaptation to connected mode only does not result in much </w:t>
      </w:r>
      <w:r>
        <w:rPr>
          <w:lang w:val="en-CA"/>
        </w:rPr>
        <w:t xml:space="preserve">network </w:t>
      </w:r>
      <w:r w:rsidRPr="00A72C44">
        <w:rPr>
          <w:lang w:val="en-CA"/>
        </w:rPr>
        <w:t xml:space="preserve">energy savings, </w:t>
      </w:r>
      <w:r>
        <w:rPr>
          <w:lang w:val="en-CA"/>
        </w:rPr>
        <w:t xml:space="preserve">as </w:t>
      </w:r>
      <w:r w:rsidRPr="00A72C44">
        <w:rPr>
          <w:lang w:val="en-CA"/>
        </w:rPr>
        <w:t>the max SSB period possible still effectively remains 160 ms from a NES/gNB perspective</w:t>
      </w:r>
      <w:r>
        <w:rPr>
          <w:lang w:val="en-CA"/>
        </w:rPr>
        <w:t>.</w:t>
      </w:r>
    </w:p>
    <w:p w14:paraId="72C887C7" w14:textId="77777777" w:rsidR="00295B48" w:rsidRDefault="00295B48" w:rsidP="00295B48">
      <w:pPr>
        <w:ind w:left="1418" w:hanging="1418"/>
        <w:rPr>
          <w:lang w:val="en-CA"/>
        </w:rPr>
      </w:pPr>
      <w:r w:rsidRPr="009F2808">
        <w:rPr>
          <w:b/>
          <w:bCs/>
          <w:lang w:val="en-CA"/>
        </w:rPr>
        <w:t xml:space="preserve">Proposal </w:t>
      </w:r>
      <w:r>
        <w:rPr>
          <w:b/>
          <w:bCs/>
          <w:lang w:val="en-CA"/>
        </w:rPr>
        <w:t>8</w:t>
      </w:r>
      <w:r w:rsidRPr="009F2808">
        <w:rPr>
          <w:b/>
          <w:bCs/>
          <w:lang w:val="en-CA"/>
        </w:rPr>
        <w:t>:</w:t>
      </w:r>
      <w:r>
        <w:rPr>
          <w:lang w:val="en-CA"/>
        </w:rPr>
        <w:t xml:space="preserve"> </w:t>
      </w:r>
      <w:r>
        <w:rPr>
          <w:lang w:val="en-CA"/>
        </w:rPr>
        <w:tab/>
        <w:t>Time-domain</w:t>
      </w:r>
      <w:r w:rsidRPr="007B56EC">
        <w:rPr>
          <w:lang w:val="en-CA"/>
        </w:rPr>
        <w:t xml:space="preserve"> adaptation of SSB </w:t>
      </w:r>
      <w:r>
        <w:rPr>
          <w:lang w:val="en-CA"/>
        </w:rPr>
        <w:t>is applicable in RRC Idle, Inactive, and connected states.</w:t>
      </w:r>
    </w:p>
    <w:p w14:paraId="120DD15C" w14:textId="77777777" w:rsidR="00295B48" w:rsidRDefault="00295B48" w:rsidP="00295B48">
      <w:pPr>
        <w:ind w:left="1418" w:hanging="1418"/>
        <w:rPr>
          <w:lang w:val="en-CA"/>
        </w:rPr>
      </w:pPr>
      <w:r w:rsidRPr="009F2808">
        <w:rPr>
          <w:b/>
          <w:bCs/>
          <w:lang w:val="en-CA"/>
        </w:rPr>
        <w:t xml:space="preserve">Proposal </w:t>
      </w:r>
      <w:r>
        <w:rPr>
          <w:b/>
          <w:bCs/>
          <w:lang w:val="en-CA"/>
        </w:rPr>
        <w:t>9</w:t>
      </w:r>
      <w:r w:rsidRPr="009F2808">
        <w:rPr>
          <w:b/>
          <w:bCs/>
          <w:lang w:val="en-CA"/>
        </w:rPr>
        <w:t>:</w:t>
      </w:r>
      <w:r>
        <w:rPr>
          <w:lang w:val="en-CA"/>
        </w:rPr>
        <w:tab/>
        <w:t>L</w:t>
      </w:r>
      <w:r w:rsidRPr="00B73144">
        <w:rPr>
          <w:lang w:val="en-CA"/>
        </w:rPr>
        <w:t xml:space="preserve">egacy UEs </w:t>
      </w:r>
      <w:r>
        <w:rPr>
          <w:lang w:val="en-CA"/>
        </w:rPr>
        <w:t xml:space="preserve">and UEs non-capable of time domain SSB adaptation </w:t>
      </w:r>
      <w:r w:rsidRPr="00B73144">
        <w:rPr>
          <w:lang w:val="en-CA"/>
        </w:rPr>
        <w:t xml:space="preserve">are expected to use legacy </w:t>
      </w:r>
      <w:r>
        <w:rPr>
          <w:lang w:val="en-CA"/>
        </w:rPr>
        <w:t>SSB transmission assumption</w:t>
      </w:r>
      <w:r w:rsidRPr="00B73144">
        <w:rPr>
          <w:lang w:val="en-CA"/>
        </w:rPr>
        <w:t xml:space="preserve"> </w:t>
      </w:r>
      <w:r>
        <w:rPr>
          <w:lang w:val="en-CA"/>
        </w:rPr>
        <w:t xml:space="preserve">for </w:t>
      </w:r>
      <w:r w:rsidRPr="00B73144">
        <w:rPr>
          <w:lang w:val="en-CA"/>
        </w:rPr>
        <w:t>cell</w:t>
      </w:r>
      <w:r>
        <w:rPr>
          <w:lang w:val="en-CA"/>
        </w:rPr>
        <w:t xml:space="preserve"> (re)-selection and are expected to camp on a cell in the coverage area, per legacy cell (re)-selection procedures.</w:t>
      </w:r>
    </w:p>
    <w:p w14:paraId="2984D3E1" w14:textId="3373162C" w:rsidR="00295B48" w:rsidRPr="00295B48" w:rsidRDefault="00295B48" w:rsidP="00295B48">
      <w:pPr>
        <w:ind w:left="1418" w:hanging="1418"/>
        <w:rPr>
          <w:lang w:val="en-CA"/>
        </w:rPr>
      </w:pPr>
      <w:r w:rsidRPr="009F2808">
        <w:rPr>
          <w:b/>
          <w:bCs/>
          <w:lang w:val="en-CA"/>
        </w:rPr>
        <w:t xml:space="preserve">Proposal </w:t>
      </w:r>
      <w:r>
        <w:rPr>
          <w:b/>
          <w:bCs/>
          <w:lang w:val="en-CA"/>
        </w:rPr>
        <w:t>10</w:t>
      </w:r>
      <w:r w:rsidRPr="009F2808">
        <w:rPr>
          <w:b/>
          <w:bCs/>
          <w:lang w:val="en-CA"/>
        </w:rPr>
        <w:t>:</w:t>
      </w:r>
      <w:r>
        <w:rPr>
          <w:lang w:val="en-CA"/>
        </w:rPr>
        <w:t xml:space="preserve"> </w:t>
      </w:r>
      <w:r>
        <w:rPr>
          <w:lang w:val="en-CA"/>
        </w:rPr>
        <w:tab/>
        <w:t>As baseline, support signaling the cell’s active SSB burst periodicity and PRACH adaptation by SIB signalling.</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1" w:name="_Ref47299212"/>
      <w:r w:rsidRPr="00B47D11">
        <w:t>RP-234065</w:t>
      </w:r>
      <w:r w:rsidR="006B33BE" w:rsidRPr="00C94C42">
        <w:t>, “</w:t>
      </w:r>
      <w:r w:rsidR="00EC2675" w:rsidRPr="00EC2675">
        <w:t>New WID: Enhancements of network energy savings for NR</w:t>
      </w:r>
      <w:r w:rsidR="006B33BE" w:rsidRPr="00C94C42">
        <w:t xml:space="preserve">”, </w:t>
      </w:r>
      <w:bookmarkEnd w:id="1"/>
      <w:r w:rsidR="00814521" w:rsidRPr="00814521">
        <w:t>Ericsson</w:t>
      </w:r>
    </w:p>
    <w:p w14:paraId="17F70F7B" w14:textId="00A4B3B8" w:rsidR="009528C8" w:rsidRDefault="001F27AC" w:rsidP="00E559E9">
      <w:pPr>
        <w:pStyle w:val="Reference"/>
      </w:pPr>
      <w:r w:rsidRPr="001F27AC">
        <w:t>3GPP TR 38.864, Study on network energy savings for NR (Release 18), V18.1.0, Mar 2023</w:t>
      </w:r>
    </w:p>
    <w:p w14:paraId="4593D578" w14:textId="27076B59" w:rsidR="009528C8" w:rsidRPr="009528C8" w:rsidRDefault="009528C8" w:rsidP="009528C8">
      <w:pPr>
        <w:pStyle w:val="Heading1"/>
      </w:pPr>
      <w:r w:rsidRPr="009528C8">
        <w:lastRenderedPageBreak/>
        <w:t xml:space="preserve">Appendix: </w:t>
      </w:r>
      <w:r w:rsidR="00D918D1">
        <w:t xml:space="preserve">Summary of relevant R1 </w:t>
      </w:r>
      <w:r w:rsidRPr="009528C8">
        <w:t>Agreements</w:t>
      </w:r>
    </w:p>
    <w:p w14:paraId="53714904" w14:textId="4EAD8907" w:rsidR="009528C8" w:rsidRPr="00FE20FD" w:rsidRDefault="009528C8" w:rsidP="009528C8">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3C0AF1EC" w14:textId="77777777" w:rsidR="009528C8" w:rsidRPr="00EA7BEC" w:rsidRDefault="009528C8" w:rsidP="009528C8">
      <w:pPr>
        <w:rPr>
          <w:rFonts w:ascii="Times New Roman" w:hAnsi="Times New Roman"/>
          <w:b/>
          <w:bCs/>
          <w:highlight w:val="green"/>
          <w:lang w:eastAsia="x-none"/>
        </w:rPr>
      </w:pPr>
      <w:r w:rsidRPr="00EA7BEC">
        <w:rPr>
          <w:rFonts w:ascii="Times New Roman" w:hAnsi="Times New Roman"/>
          <w:b/>
          <w:bCs/>
          <w:highlight w:val="green"/>
          <w:lang w:eastAsia="x-none"/>
        </w:rPr>
        <w:t>Agreement</w:t>
      </w:r>
    </w:p>
    <w:p w14:paraId="0AEFD1EA" w14:textId="77777777" w:rsidR="009528C8" w:rsidRPr="00EA7BEC" w:rsidRDefault="009528C8" w:rsidP="009528C8">
      <w:pPr>
        <w:rPr>
          <w:rFonts w:ascii="Times New Roman" w:hAnsi="Times New Roman"/>
        </w:rPr>
      </w:pPr>
      <w:r w:rsidRPr="00EA7BEC">
        <w:rPr>
          <w:rFonts w:ascii="Times New Roman" w:hAnsi="Times New Roman"/>
        </w:rPr>
        <w:t xml:space="preserve">For adaptation of SSB in time-domain, consider the following adaptation mechanisms for further study </w:t>
      </w:r>
    </w:p>
    <w:p w14:paraId="2D54B60E"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of SSB burst periodicity</w:t>
      </w:r>
    </w:p>
    <w:p w14:paraId="25D90BD5"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Adaptation based on two SSB configurations where up to two configurations can be active</w:t>
      </w:r>
    </w:p>
    <w:p w14:paraId="12A7AE91"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Adaptation based on skipping/transmitting some SSB bursts non-uniformly with single SSB configuration</w:t>
      </w:r>
    </w:p>
    <w:p w14:paraId="45E0AF64" w14:textId="77777777" w:rsidR="009528C8" w:rsidRPr="00EA7BEC" w:rsidRDefault="009528C8" w:rsidP="009528C8">
      <w:pPr>
        <w:numPr>
          <w:ilvl w:val="0"/>
          <w:numId w:val="39"/>
        </w:numPr>
        <w:overflowPunct/>
        <w:autoSpaceDE/>
        <w:autoSpaceDN/>
        <w:adjustRightInd/>
        <w:spacing w:after="0"/>
        <w:jc w:val="left"/>
        <w:textAlignment w:val="auto"/>
        <w:rPr>
          <w:rFonts w:ascii="Times New Roman" w:hAnsi="Times New Roman"/>
          <w:lang w:eastAsia="x-none"/>
        </w:rPr>
      </w:pPr>
      <w:r w:rsidRPr="00EA7BEC">
        <w:rPr>
          <w:rFonts w:ascii="Times New Roman" w:hAnsi="Times New Roman"/>
          <w:lang w:eastAsia="x-none"/>
        </w:rPr>
        <w:t>Adapting the transmitted number of SSBs within a SSB burst</w:t>
      </w:r>
    </w:p>
    <w:p w14:paraId="57B56A71"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Cell DTX for SSB adaptation</w:t>
      </w:r>
    </w:p>
    <w:p w14:paraId="65C14618"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 periodicity value(s)</w:t>
      </w:r>
    </w:p>
    <w:p w14:paraId="42AAE6C7" w14:textId="77777777" w:rsidR="009528C8" w:rsidRPr="00EA7BEC"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Whether to support new SSB burst(s) (i.e. how SSB transmission is made within a burst)</w:t>
      </w:r>
    </w:p>
    <w:p w14:paraId="316434E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 xml:space="preserve">New compact SSB burst(s) </w:t>
      </w:r>
    </w:p>
    <w:p w14:paraId="6C4DC513" w14:textId="77777777" w:rsidR="009528C8" w:rsidRPr="00EA7BEC" w:rsidRDefault="009528C8" w:rsidP="009528C8">
      <w:pPr>
        <w:pStyle w:val="BodyText"/>
        <w:numPr>
          <w:ilvl w:val="1"/>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Adapting the position of SSBs within a SSB burst</w:t>
      </w:r>
    </w:p>
    <w:p w14:paraId="7E8E5738" w14:textId="77777777" w:rsidR="009528C8" w:rsidRDefault="009528C8" w:rsidP="009528C8">
      <w:pPr>
        <w:pStyle w:val="BodyText"/>
        <w:numPr>
          <w:ilvl w:val="0"/>
          <w:numId w:val="39"/>
        </w:numPr>
        <w:suppressAutoHyphens/>
        <w:overflowPunct/>
        <w:autoSpaceDE/>
        <w:autoSpaceDN/>
        <w:adjustRightInd/>
        <w:spacing w:after="0"/>
        <w:textAlignment w:val="auto"/>
        <w:rPr>
          <w:rFonts w:ascii="Times New Roman" w:hAnsi="Times New Roman"/>
        </w:rPr>
      </w:pPr>
      <w:r w:rsidRPr="00EA7BEC">
        <w:rPr>
          <w:rFonts w:ascii="Times New Roman" w:hAnsi="Times New Roman"/>
        </w:rPr>
        <w:t>Other mechanisms/combinations are not precluded</w:t>
      </w:r>
    </w:p>
    <w:p w14:paraId="35B50025" w14:textId="77777777" w:rsidR="009528C8" w:rsidRPr="007B29B5" w:rsidRDefault="009528C8" w:rsidP="009528C8">
      <w:pPr>
        <w:pStyle w:val="BodyText"/>
        <w:suppressAutoHyphens/>
        <w:spacing w:after="0"/>
        <w:ind w:left="1080"/>
        <w:rPr>
          <w:rFonts w:ascii="Times New Roman" w:hAnsi="Times New Roman"/>
        </w:rPr>
      </w:pPr>
    </w:p>
    <w:p w14:paraId="7BD36E91"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7945BCCA" w14:textId="77777777" w:rsidR="009528C8" w:rsidRPr="00FE358A" w:rsidRDefault="009528C8" w:rsidP="009528C8">
      <w:pPr>
        <w:pStyle w:val="BodyText"/>
        <w:suppressAutoHyphens/>
        <w:spacing w:after="0"/>
        <w:rPr>
          <w:rFonts w:ascii="Times New Roman" w:hAnsi="Times New Roman"/>
        </w:rPr>
      </w:pPr>
      <w:r w:rsidRPr="009314F5">
        <w:rPr>
          <w:rFonts w:ascii="Times New Roman" w:hAnsi="Times New Roman"/>
        </w:rPr>
        <w:t xml:space="preserve">For </w:t>
      </w:r>
      <w:r w:rsidRPr="00FE358A">
        <w:rPr>
          <w:rFonts w:ascii="Times New Roman" w:hAnsi="Times New Roman"/>
        </w:rPr>
        <w:t>adaptation of PRACH in time-domain, consider the following adaptation mechanisms for further study</w:t>
      </w:r>
    </w:p>
    <w:p w14:paraId="03688500" w14:textId="77777777" w:rsidR="009528C8" w:rsidRPr="00FE358A"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Adaptation based on configuration of additional[/different] PRACH resources for NES-capable UEs in addition to PRACH resources for legacy UEs (if any)</w:t>
      </w:r>
    </w:p>
    <w:p w14:paraId="5BC30EF7"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FE358A">
        <w:rPr>
          <w:rFonts w:ascii="Times New Roman" w:hAnsi="Times New Roman"/>
        </w:rPr>
        <w:t>Note: NES-capable UEs can use both additional</w:t>
      </w:r>
      <w:r w:rsidRPr="009314F5">
        <w:rPr>
          <w:rFonts w:ascii="Times New Roman" w:hAnsi="Times New Roman"/>
        </w:rPr>
        <w:t xml:space="preserve"> PRACH resources and PRACH resources for legacy UEs</w:t>
      </w:r>
    </w:p>
    <w:p w14:paraId="6521FBE2" w14:textId="77777777" w:rsidR="009528C8" w:rsidRPr="009314F5"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For the additional PRACH resources,</w:t>
      </w:r>
    </w:p>
    <w:p w14:paraId="63C90B5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resource periodicity/PRACH occasion </w:t>
      </w:r>
    </w:p>
    <w:p w14:paraId="32C57E5F"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at PRACH configuration/association period/association pattern period level and SSB to RO mapping cycle</w:t>
      </w:r>
    </w:p>
    <w:p w14:paraId="5D8DD3F5"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Adaptation based on extending cell DRX operation for PRACH</w:t>
      </w:r>
    </w:p>
    <w:p w14:paraId="250948DB" w14:textId="77777777" w:rsidR="009528C8" w:rsidRPr="009314F5" w:rsidRDefault="009528C8" w:rsidP="009528C8">
      <w:pPr>
        <w:pStyle w:val="BodyText"/>
        <w:numPr>
          <w:ilvl w:val="1"/>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Concentrating ROs in time domain</w:t>
      </w:r>
    </w:p>
    <w:p w14:paraId="703CADC8" w14:textId="77777777" w:rsidR="009528C8" w:rsidRDefault="009528C8" w:rsidP="009528C8">
      <w:pPr>
        <w:pStyle w:val="BodyText"/>
        <w:numPr>
          <w:ilvl w:val="0"/>
          <w:numId w:val="39"/>
        </w:numPr>
        <w:suppressAutoHyphens/>
        <w:overflowPunct/>
        <w:autoSpaceDE/>
        <w:autoSpaceDN/>
        <w:adjustRightInd/>
        <w:spacing w:after="0"/>
        <w:jc w:val="left"/>
        <w:textAlignment w:val="auto"/>
        <w:rPr>
          <w:rFonts w:ascii="Times New Roman" w:hAnsi="Times New Roman"/>
        </w:rPr>
      </w:pPr>
      <w:r w:rsidRPr="009314F5">
        <w:rPr>
          <w:rFonts w:ascii="Times New Roman" w:hAnsi="Times New Roman"/>
        </w:rPr>
        <w:t>Other options are not precluded</w:t>
      </w:r>
    </w:p>
    <w:p w14:paraId="62E3C2A5" w14:textId="77777777" w:rsidR="009528C8" w:rsidRPr="007B29B5" w:rsidRDefault="009528C8" w:rsidP="009528C8">
      <w:pPr>
        <w:pStyle w:val="BodyText"/>
        <w:suppressAutoHyphens/>
        <w:spacing w:after="0"/>
        <w:ind w:left="1080"/>
        <w:rPr>
          <w:rFonts w:ascii="Times New Roman" w:hAnsi="Times New Roman"/>
        </w:rPr>
      </w:pPr>
    </w:p>
    <w:p w14:paraId="56AF30D9"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9F1C6CE"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adaptation of paging, </w:t>
      </w:r>
    </w:p>
    <w:p w14:paraId="6B649BBC" w14:textId="77777777" w:rsidR="009528C8" w:rsidRPr="00FE358A"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Study further from RAN1 perspective, techniques for adaptation of paging occasions in time-domain and achievable network </w:t>
      </w:r>
      <w:r w:rsidRPr="00FE358A">
        <w:rPr>
          <w:rFonts w:ascii="Times New Roman" w:hAnsi="Times New Roman"/>
        </w:rPr>
        <w:t>energy savings</w:t>
      </w:r>
    </w:p>
    <w:p w14:paraId="0DB75F68" w14:textId="77777777" w:rsidR="009528C8" w:rsidRPr="009314F5" w:rsidRDefault="009528C8" w:rsidP="009528C8">
      <w:pPr>
        <w:pStyle w:val="BodyText"/>
        <w:numPr>
          <w:ilvl w:val="0"/>
          <w:numId w:val="40"/>
        </w:numPr>
        <w:overflowPunct/>
        <w:autoSpaceDE/>
        <w:autoSpaceDN/>
        <w:adjustRightInd/>
        <w:spacing w:after="0"/>
        <w:jc w:val="left"/>
        <w:textAlignment w:val="auto"/>
        <w:rPr>
          <w:rFonts w:ascii="Times New Roman" w:hAnsi="Times New Roman"/>
        </w:rPr>
      </w:pPr>
      <w:r w:rsidRPr="00FE358A">
        <w:rPr>
          <w:rFonts w:ascii="Times New Roman" w:hAnsi="Times New Roman"/>
        </w:rPr>
        <w:t>Note: Specification details for PO/PF determination and paging-related configuration/procedures to be handled</w:t>
      </w:r>
      <w:r w:rsidRPr="009314F5">
        <w:rPr>
          <w:rFonts w:ascii="Times New Roman" w:hAnsi="Times New Roman"/>
        </w:rPr>
        <w:t xml:space="preserve"> by RAN2</w:t>
      </w:r>
    </w:p>
    <w:p w14:paraId="4ED3BFAB" w14:textId="77777777" w:rsidR="009528C8" w:rsidRPr="009314F5" w:rsidRDefault="009528C8" w:rsidP="009528C8">
      <w:pPr>
        <w:rPr>
          <w:rFonts w:ascii="Times New Roman" w:hAnsi="Times New Roman"/>
          <w:lang w:eastAsia="x-none"/>
        </w:rPr>
      </w:pPr>
    </w:p>
    <w:p w14:paraId="2C6CE760"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68F52910"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applicable scenarios and associated legacy UE impact/handling (if any) based on the following: </w:t>
      </w:r>
    </w:p>
    <w:p w14:paraId="203526D4"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Applicability to UE in idle/inactive and/or connected mode </w:t>
      </w:r>
    </w:p>
    <w:p w14:paraId="321F4897"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PCell and/or SCell(s)</w:t>
      </w:r>
    </w:p>
    <w:p w14:paraId="75309DD2" w14:textId="77777777" w:rsidR="009528C8" w:rsidRPr="009314F5" w:rsidRDefault="009528C8" w:rsidP="009528C8">
      <w:pPr>
        <w:rPr>
          <w:rFonts w:ascii="Times New Roman" w:hAnsi="Times New Roman"/>
          <w:lang w:eastAsia="x-none"/>
        </w:rPr>
      </w:pPr>
    </w:p>
    <w:p w14:paraId="652380BD"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1E0ED1D1"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 xml:space="preserve">For the adaptation mechanisms of SSB in time-domain, study further following mechanisms: </w:t>
      </w:r>
    </w:p>
    <w:p w14:paraId="3993FBC5" w14:textId="77777777" w:rsidR="009528C8" w:rsidRPr="009314F5"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9314F5">
        <w:rPr>
          <w:rFonts w:ascii="Times New Roman" w:hAnsi="Times New Roman"/>
        </w:rPr>
        <w:t>Adaptation mechanism indicated or configured by gNB without UE trigger</w:t>
      </w:r>
    </w:p>
    <w:p w14:paraId="7D2E7AEC" w14:textId="77777777" w:rsidR="009528C8" w:rsidRPr="00FE358A" w:rsidRDefault="009528C8" w:rsidP="009528C8">
      <w:pPr>
        <w:pStyle w:val="BodyText"/>
        <w:numPr>
          <w:ilvl w:val="0"/>
          <w:numId w:val="41"/>
        </w:numPr>
        <w:overflowPunct/>
        <w:autoSpaceDE/>
        <w:autoSpaceDN/>
        <w:adjustRightInd/>
        <w:spacing w:after="0"/>
        <w:jc w:val="left"/>
        <w:textAlignment w:val="auto"/>
        <w:rPr>
          <w:rFonts w:ascii="Times New Roman" w:hAnsi="Times New Roman"/>
        </w:rPr>
      </w:pPr>
      <w:r w:rsidRPr="00FE358A">
        <w:rPr>
          <w:rFonts w:ascii="Times New Roman" w:hAnsi="Times New Roman"/>
        </w:rPr>
        <w:t>Adaptation triggered by UE (if any)</w:t>
      </w:r>
    </w:p>
    <w:p w14:paraId="7B2E9F13" w14:textId="77777777" w:rsidR="009528C8" w:rsidRPr="009314F5" w:rsidRDefault="009528C8" w:rsidP="009528C8">
      <w:pPr>
        <w:rPr>
          <w:rFonts w:ascii="Times New Roman" w:hAnsi="Times New Roman"/>
          <w:lang w:eastAsia="x-none"/>
        </w:rPr>
      </w:pPr>
      <w:r w:rsidRPr="00FE358A">
        <w:rPr>
          <w:rFonts w:ascii="Times New Roman" w:hAnsi="Times New Roman"/>
          <w:lang w:eastAsia="x-none"/>
        </w:rPr>
        <w:t xml:space="preserve">FFS: Details of associated </w:t>
      </w:r>
      <w:proofErr w:type="spellStart"/>
      <w:r w:rsidRPr="00FE358A">
        <w:rPr>
          <w:rFonts w:ascii="Times New Roman" w:hAnsi="Times New Roman"/>
          <w:lang w:eastAsia="x-none"/>
        </w:rPr>
        <w:t>signaling</w:t>
      </w:r>
      <w:proofErr w:type="spellEnd"/>
      <w:r w:rsidRPr="00FE358A">
        <w:rPr>
          <w:rFonts w:ascii="Times New Roman" w:hAnsi="Times New Roman"/>
          <w:lang w:eastAsia="x-none"/>
        </w:rPr>
        <w:t>/indication/configuration</w:t>
      </w:r>
    </w:p>
    <w:p w14:paraId="4699991C" w14:textId="77777777" w:rsidR="009528C8" w:rsidRPr="009314F5" w:rsidRDefault="009528C8" w:rsidP="009528C8">
      <w:pPr>
        <w:rPr>
          <w:rFonts w:ascii="Times New Roman" w:hAnsi="Times New Roman"/>
          <w:b/>
          <w:bCs/>
          <w:highlight w:val="green"/>
          <w:lang w:eastAsia="x-none"/>
        </w:rPr>
      </w:pPr>
      <w:r w:rsidRPr="009314F5">
        <w:rPr>
          <w:rFonts w:ascii="Times New Roman" w:hAnsi="Times New Roman"/>
          <w:b/>
          <w:bCs/>
          <w:highlight w:val="green"/>
          <w:lang w:eastAsia="x-none"/>
        </w:rPr>
        <w:t>Agreement</w:t>
      </w:r>
    </w:p>
    <w:p w14:paraId="0D938EBB" w14:textId="77777777" w:rsidR="009528C8" w:rsidRPr="009314F5" w:rsidRDefault="009528C8" w:rsidP="009528C8">
      <w:pPr>
        <w:pStyle w:val="BodyText"/>
        <w:spacing w:after="0"/>
        <w:rPr>
          <w:rFonts w:ascii="Times New Roman" w:hAnsi="Times New Roman"/>
        </w:rPr>
      </w:pPr>
      <w:r w:rsidRPr="009314F5">
        <w:rPr>
          <w:rFonts w:ascii="Times New Roman" w:hAnsi="Times New Roman"/>
        </w:rPr>
        <w:t>For the adaptation mechanisms of PRACH in time-domain</w:t>
      </w:r>
    </w:p>
    <w:p w14:paraId="70D76151"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Support at least PRACH adaptation provided by gNB without UE trigger</w:t>
      </w:r>
    </w:p>
    <w:p w14:paraId="11BD41E9" w14:textId="77777777" w:rsidR="009528C8" w:rsidRPr="00FE358A"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FE358A">
        <w:rPr>
          <w:rFonts w:ascii="Times New Roman" w:hAnsi="Times New Roman"/>
        </w:rPr>
        <w:t>FFS: PRACH adaptation with UE trigger</w:t>
      </w:r>
    </w:p>
    <w:p w14:paraId="24964743"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Note: UE trigger means UE requests adaptation of PRACH</w:t>
      </w:r>
    </w:p>
    <w:p w14:paraId="343890FC" w14:textId="77777777" w:rsidR="009528C8" w:rsidRPr="009314F5" w:rsidRDefault="009528C8" w:rsidP="009528C8">
      <w:pPr>
        <w:pStyle w:val="BodyText"/>
        <w:numPr>
          <w:ilvl w:val="0"/>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Study at least the following,</w:t>
      </w:r>
    </w:p>
    <w:p w14:paraId="791EDD7F"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lastRenderedPageBreak/>
        <w:t xml:space="preserve">Dynamic </w:t>
      </w:r>
      <w:proofErr w:type="spellStart"/>
      <w:r w:rsidRPr="009314F5">
        <w:rPr>
          <w:rFonts w:ascii="Times New Roman" w:hAnsi="Times New Roman"/>
        </w:rPr>
        <w:t>signaling</w:t>
      </w:r>
      <w:proofErr w:type="spellEnd"/>
      <w:r w:rsidRPr="009314F5">
        <w:rPr>
          <w:rFonts w:ascii="Times New Roman" w:hAnsi="Times New Roman"/>
        </w:rPr>
        <w:t xml:space="preserve"> and/or semi-static </w:t>
      </w:r>
      <w:proofErr w:type="spellStart"/>
      <w:r w:rsidRPr="009314F5">
        <w:rPr>
          <w:rFonts w:ascii="Times New Roman" w:hAnsi="Times New Roman"/>
        </w:rPr>
        <w:t>signaling</w:t>
      </w:r>
      <w:proofErr w:type="spellEnd"/>
      <w:r w:rsidRPr="009314F5">
        <w:rPr>
          <w:rFonts w:ascii="Times New Roman" w:hAnsi="Times New Roman"/>
        </w:rPr>
        <w:t xml:space="preserve"> of PRACH adaptation </w:t>
      </w:r>
    </w:p>
    <w:p w14:paraId="30245C0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 xml:space="preserve">Adaptation of PRACH transmission according to certain condition </w:t>
      </w:r>
    </w:p>
    <w:p w14:paraId="7DEC55EE" w14:textId="77777777" w:rsidR="009528C8" w:rsidRPr="009314F5" w:rsidRDefault="009528C8" w:rsidP="009528C8">
      <w:pPr>
        <w:pStyle w:val="BodyText"/>
        <w:numPr>
          <w:ilvl w:val="1"/>
          <w:numId w:val="42"/>
        </w:numPr>
        <w:overflowPunct/>
        <w:autoSpaceDE/>
        <w:autoSpaceDN/>
        <w:adjustRightInd/>
        <w:spacing w:after="0"/>
        <w:jc w:val="left"/>
        <w:textAlignment w:val="auto"/>
        <w:rPr>
          <w:rFonts w:ascii="Times New Roman" w:hAnsi="Times New Roman"/>
        </w:rPr>
      </w:pPr>
      <w:r w:rsidRPr="009314F5">
        <w:rPr>
          <w:rFonts w:ascii="Times New Roman" w:hAnsi="Times New Roman"/>
        </w:rPr>
        <w:t>Applicability to idle/inactive and/or connected mode UEs</w:t>
      </w:r>
    </w:p>
    <w:p w14:paraId="6EA98B49" w14:textId="77777777" w:rsidR="009528C8" w:rsidRPr="00B358C1" w:rsidRDefault="009528C8" w:rsidP="009528C8">
      <w:pPr>
        <w:rPr>
          <w:rFonts w:ascii="Times New Roman" w:hAnsi="Times New Roman"/>
          <w:b/>
          <w:bCs/>
        </w:rPr>
      </w:pPr>
      <w:r w:rsidRPr="009314F5">
        <w:rPr>
          <w:rFonts w:ascii="Times New Roman" w:hAnsi="Times New Roman"/>
        </w:rPr>
        <w:t>Which scenarios the adaptation mechanism is applicable to (e.g. cell with both legacy and Rel-19 UE, cell with only Rel-19 UEs)</w:t>
      </w:r>
    </w:p>
    <w:p w14:paraId="7C3CDA68" w14:textId="77777777" w:rsidR="009528C8" w:rsidRDefault="009528C8" w:rsidP="009528C8">
      <w:pPr>
        <w:pStyle w:val="Reference"/>
        <w:numPr>
          <w:ilvl w:val="0"/>
          <w:numId w:val="0"/>
        </w:numPr>
        <w:ind w:left="567" w:hanging="567"/>
      </w:pPr>
    </w:p>
    <w:p w14:paraId="1272EAF2" w14:textId="77777777" w:rsidR="00275E96" w:rsidRPr="00FE20FD" w:rsidRDefault="00275E96" w:rsidP="00275E96">
      <w:pPr>
        <w:rPr>
          <w:rFonts w:ascii="Times New Roman" w:hAnsi="Times New Roman"/>
          <w:b/>
          <w:bCs/>
          <w:u w:val="single"/>
          <w:lang w:eastAsia="x-none"/>
        </w:rPr>
      </w:pPr>
      <w:r w:rsidRPr="00FE20FD">
        <w:rPr>
          <w:rFonts w:ascii="Times New Roman" w:hAnsi="Times New Roman"/>
          <w:b/>
          <w:bCs/>
          <w:u w:val="single"/>
          <w:lang w:eastAsia="x-none"/>
        </w:rPr>
        <w:t>RAN1#116 Agreements</w:t>
      </w:r>
    </w:p>
    <w:p w14:paraId="63BCFADD"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SSB in time domain</w:t>
      </w:r>
    </w:p>
    <w:p w14:paraId="63F0DB22" w14:textId="77777777" w:rsidR="00275E96" w:rsidRPr="00BD4E78" w:rsidRDefault="00275E96" w:rsidP="00275E96">
      <w:pPr>
        <w:pStyle w:val="ListParagraph"/>
        <w:numPr>
          <w:ilvl w:val="1"/>
          <w:numId w:val="44"/>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SSB adaptation provided by gNB without UE trigger</w:t>
      </w:r>
    </w:p>
    <w:p w14:paraId="2A1381F1" w14:textId="77777777" w:rsidR="00275E96" w:rsidRPr="00BD4E78" w:rsidRDefault="00275E96" w:rsidP="00275E96">
      <w:pPr>
        <w:pStyle w:val="ListParagraph"/>
        <w:numPr>
          <w:ilvl w:val="1"/>
          <w:numId w:val="44"/>
        </w:numPr>
        <w:overflowPunct/>
        <w:autoSpaceDE/>
        <w:autoSpaceDN/>
        <w:adjustRightInd/>
        <w:spacing w:after="0"/>
        <w:ind w:left="360"/>
        <w:jc w:val="left"/>
        <w:textAlignment w:val="auto"/>
        <w:rPr>
          <w:rFonts w:asciiTheme="minorHAnsi" w:hAnsiTheme="minorHAnsi" w:cstheme="minorHAnsi"/>
        </w:rPr>
      </w:pPr>
      <w:r w:rsidRPr="00BD4E78">
        <w:rPr>
          <w:rFonts w:asciiTheme="minorHAnsi" w:hAnsiTheme="minorHAnsi" w:cstheme="minorHAnsi"/>
        </w:rPr>
        <w:t>Support at least one of the following scenarios:</w:t>
      </w:r>
    </w:p>
    <w:p w14:paraId="496CC52E" w14:textId="77777777" w:rsidR="00275E96" w:rsidRPr="00BD4E78"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PCell (Connected mode) </w:t>
      </w:r>
    </w:p>
    <w:p w14:paraId="6CD54C40"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4DDB2B96"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A1: adaptation for CD-SSB</w:t>
      </w:r>
    </w:p>
    <w:p w14:paraId="6C23E88A"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A2: adaptation for SSB that is not CD-SSB</w:t>
      </w:r>
    </w:p>
    <w:p w14:paraId="389CE82D"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A3: adaptation for SSB not on sync raster</w:t>
      </w:r>
    </w:p>
    <w:p w14:paraId="7683CB81" w14:textId="77777777" w:rsidR="00275E96" w:rsidRPr="00BD4E78"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rPr>
      </w:pPr>
      <w:r w:rsidRPr="00BD4E78">
        <w:rPr>
          <w:rFonts w:asciiTheme="minorHAnsi" w:hAnsiTheme="minorHAnsi" w:cstheme="minorHAnsi"/>
        </w:rPr>
        <w:t xml:space="preserve">Rel-19 NES-capable UE’s SCell </w:t>
      </w:r>
    </w:p>
    <w:p w14:paraId="392306CE"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Study from the following options:</w:t>
      </w:r>
    </w:p>
    <w:p w14:paraId="0FC8D8E4"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B1: adaptation for CD-SSB</w:t>
      </w:r>
    </w:p>
    <w:p w14:paraId="27356451"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B2: adaptation for SSB that is not CD-SSB</w:t>
      </w:r>
    </w:p>
    <w:p w14:paraId="465647D3" w14:textId="77777777" w:rsidR="00275E96" w:rsidRPr="00BD4E78" w:rsidRDefault="00275E96" w:rsidP="00275E96">
      <w:pPr>
        <w:pStyle w:val="BodyText"/>
        <w:numPr>
          <w:ilvl w:val="4"/>
          <w:numId w:val="41"/>
        </w:numPr>
        <w:overflowPunct/>
        <w:autoSpaceDE/>
        <w:autoSpaceDN/>
        <w:adjustRightInd/>
        <w:spacing w:after="0"/>
        <w:ind w:left="2160"/>
        <w:jc w:val="left"/>
        <w:textAlignment w:val="auto"/>
        <w:rPr>
          <w:rFonts w:asciiTheme="minorHAnsi" w:hAnsiTheme="minorHAnsi" w:cstheme="minorHAnsi"/>
        </w:rPr>
      </w:pPr>
      <w:r w:rsidRPr="00BD4E78">
        <w:rPr>
          <w:rFonts w:asciiTheme="minorHAnsi" w:hAnsiTheme="minorHAnsi" w:cstheme="minorHAnsi"/>
        </w:rPr>
        <w:t>Option B3: adaptation for SSB not on sync raster</w:t>
      </w:r>
    </w:p>
    <w:p w14:paraId="770E3FAB" w14:textId="77777777" w:rsidR="00275E96" w:rsidRPr="009E04FB" w:rsidRDefault="00275E96" w:rsidP="00275E96">
      <w:pPr>
        <w:pStyle w:val="BodyText"/>
        <w:numPr>
          <w:ilvl w:val="2"/>
          <w:numId w:val="41"/>
        </w:numPr>
        <w:overflowPunct/>
        <w:autoSpaceDE/>
        <w:autoSpaceDN/>
        <w:adjustRightInd/>
        <w:spacing w:after="0"/>
        <w:ind w:left="720"/>
        <w:jc w:val="left"/>
        <w:textAlignment w:val="auto"/>
        <w:rPr>
          <w:rFonts w:asciiTheme="minorHAnsi" w:hAnsiTheme="minorHAnsi" w:cstheme="minorHAnsi"/>
          <w:lang w:val="fr-CA"/>
        </w:rPr>
      </w:pPr>
      <w:r w:rsidRPr="009E04FB">
        <w:rPr>
          <w:rFonts w:asciiTheme="minorHAnsi" w:hAnsiTheme="minorHAnsi" w:cstheme="minorHAnsi"/>
          <w:lang w:val="fr-CA"/>
        </w:rPr>
        <w:t xml:space="preserve">FFS: Rel-19 NES-capable UE in </w:t>
      </w:r>
      <w:proofErr w:type="spellStart"/>
      <w:r w:rsidRPr="009E04FB">
        <w:rPr>
          <w:rFonts w:asciiTheme="minorHAnsi" w:hAnsiTheme="minorHAnsi" w:cstheme="minorHAnsi"/>
          <w:lang w:val="fr-CA"/>
        </w:rPr>
        <w:t>idle</w:t>
      </w:r>
      <w:proofErr w:type="spellEnd"/>
      <w:r w:rsidRPr="009E04FB">
        <w:rPr>
          <w:rFonts w:asciiTheme="minorHAnsi" w:hAnsiTheme="minorHAnsi" w:cstheme="minorHAnsi"/>
          <w:lang w:val="fr-CA"/>
        </w:rPr>
        <w:t>/inactive mode</w:t>
      </w:r>
    </w:p>
    <w:p w14:paraId="78AD710A" w14:textId="77777777" w:rsidR="00275E96" w:rsidRPr="00BD4E78" w:rsidRDefault="00275E96" w:rsidP="00275E96">
      <w:pPr>
        <w:pStyle w:val="BodyText"/>
        <w:numPr>
          <w:ilvl w:val="3"/>
          <w:numId w:val="41"/>
        </w:numPr>
        <w:overflowPunct/>
        <w:autoSpaceDE/>
        <w:autoSpaceDN/>
        <w:adjustRightInd/>
        <w:spacing w:after="0"/>
        <w:ind w:left="1440"/>
        <w:jc w:val="left"/>
        <w:textAlignment w:val="auto"/>
        <w:rPr>
          <w:rFonts w:asciiTheme="minorHAnsi" w:hAnsiTheme="minorHAnsi" w:cstheme="minorHAnsi"/>
        </w:rPr>
      </w:pPr>
      <w:r w:rsidRPr="00BD4E78">
        <w:rPr>
          <w:rFonts w:asciiTheme="minorHAnsi" w:hAnsiTheme="minorHAnsi" w:cstheme="minorHAnsi"/>
        </w:rPr>
        <w:t xml:space="preserve">Note: Impact to idle/inactive UEs shall be minimized </w:t>
      </w:r>
    </w:p>
    <w:p w14:paraId="30D67875" w14:textId="77777777" w:rsidR="00275E96" w:rsidRPr="00BD4E78" w:rsidRDefault="00275E96" w:rsidP="00275E96">
      <w:pPr>
        <w:pStyle w:val="BodyText"/>
        <w:spacing w:after="0"/>
        <w:ind w:left="2520"/>
        <w:rPr>
          <w:rFonts w:asciiTheme="minorHAnsi" w:hAnsiTheme="minorHAnsi" w:cstheme="minorHAnsi"/>
        </w:rPr>
      </w:pPr>
    </w:p>
    <w:p w14:paraId="2ED7E2AB"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time domain</w:t>
      </w:r>
    </w:p>
    <w:p w14:paraId="2B1F7C82"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for</w:t>
      </w:r>
    </w:p>
    <w:p w14:paraId="71F85E84"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idle/inactive mode</w:t>
      </w:r>
    </w:p>
    <w:p w14:paraId="604EDF3E"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UE in connected mode</w:t>
      </w:r>
    </w:p>
    <w:p w14:paraId="4CD73FF0"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For additional PRACH resources for NES-capable UEs, support at least the following:</w:t>
      </w:r>
    </w:p>
    <w:p w14:paraId="78BCC209"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 xml:space="preserve">Configuration is provided by semi-static </w:t>
      </w:r>
      <w:proofErr w:type="spellStart"/>
      <w:r w:rsidRPr="00BD4E78">
        <w:rPr>
          <w:rFonts w:asciiTheme="minorHAnsi" w:hAnsiTheme="minorHAnsi" w:cstheme="minorHAnsi"/>
        </w:rPr>
        <w:t>signaling</w:t>
      </w:r>
      <w:proofErr w:type="spellEnd"/>
    </w:p>
    <w:p w14:paraId="7C6CCA07" w14:textId="77777777" w:rsidR="00275E96" w:rsidRPr="00BD4E78" w:rsidRDefault="00275E96" w:rsidP="00275E96">
      <w:pPr>
        <w:pStyle w:val="ListParagraph"/>
        <w:numPr>
          <w:ilvl w:val="2"/>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details including whether there is overlap of additional PRACH resources and PRACH resources for legacy UEs</w:t>
      </w:r>
    </w:p>
    <w:p w14:paraId="748F6AFF"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NES-capable UEs can use both additional PRACH resources and PRACH resources for legacy UEs</w:t>
      </w:r>
    </w:p>
    <w:p w14:paraId="3D08AD9A"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Support SSB-RO mapping for the additional PRACH resources separate from the SSB-RO mapping of the PRACH resources for legacy UEs (if any)</w:t>
      </w:r>
    </w:p>
    <w:p w14:paraId="10F8B541"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FFS: whether/how to handle SSB-RO mapping if the additional PRACH resources overlap in both time and frequency with the PRACH resources for legacy UEs</w:t>
      </w:r>
    </w:p>
    <w:p w14:paraId="304E3CF4" w14:textId="77777777" w:rsidR="00275E96" w:rsidRPr="00BD4E78" w:rsidRDefault="00275E96" w:rsidP="00275E96">
      <w:pPr>
        <w:pStyle w:val="ListParagraph"/>
        <w:numPr>
          <w:ilvl w:val="1"/>
          <w:numId w:val="44"/>
        </w:numPr>
        <w:overflowPunct/>
        <w:autoSpaceDE/>
        <w:autoSpaceDN/>
        <w:adjustRightInd/>
        <w:spacing w:after="0"/>
        <w:jc w:val="left"/>
        <w:textAlignment w:val="auto"/>
        <w:rPr>
          <w:rFonts w:asciiTheme="minorHAnsi" w:hAnsiTheme="minorHAnsi" w:cstheme="minorHAnsi"/>
        </w:rPr>
      </w:pPr>
      <w:r w:rsidRPr="00BD4E78">
        <w:rPr>
          <w:rFonts w:asciiTheme="minorHAnsi" w:hAnsiTheme="minorHAnsi" w:cstheme="minorHAnsi"/>
        </w:rPr>
        <w:t>Note: SSB-RO mapping of the PRACH resources for legacy UEs is not impacted if Rel-19 UE uses these PRACH resources</w:t>
      </w:r>
    </w:p>
    <w:p w14:paraId="44853B46" w14:textId="77777777" w:rsidR="00275E96" w:rsidRPr="00BD4E78" w:rsidRDefault="00275E96" w:rsidP="00275E96">
      <w:pPr>
        <w:pStyle w:val="ListParagraph"/>
        <w:ind w:left="2160"/>
        <w:rPr>
          <w:rFonts w:asciiTheme="minorHAnsi" w:hAnsiTheme="minorHAnsi" w:cstheme="minorHAnsi"/>
        </w:rPr>
      </w:pPr>
    </w:p>
    <w:p w14:paraId="463FD614" w14:textId="77777777" w:rsidR="00275E96" w:rsidRPr="00275E96" w:rsidRDefault="00275E96" w:rsidP="00275E96">
      <w:pPr>
        <w:overflowPunct/>
        <w:autoSpaceDE/>
        <w:autoSpaceDN/>
        <w:adjustRightInd/>
        <w:spacing w:after="0"/>
        <w:jc w:val="left"/>
        <w:textAlignment w:val="auto"/>
        <w:rPr>
          <w:rFonts w:asciiTheme="minorHAnsi" w:hAnsiTheme="minorHAnsi" w:cstheme="minorHAnsi"/>
          <w:u w:val="single"/>
        </w:rPr>
      </w:pPr>
      <w:r w:rsidRPr="00275E96">
        <w:rPr>
          <w:rFonts w:asciiTheme="minorHAnsi" w:hAnsiTheme="minorHAnsi" w:cstheme="minorHAnsi"/>
          <w:u w:val="single"/>
        </w:rPr>
        <w:t>Adaptation of PRACH in spatial domain</w:t>
      </w:r>
    </w:p>
    <w:p w14:paraId="1A049B74"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possibility of scenarios with non-uniform distribution of UEs in different beams </w:t>
      </w:r>
    </w:p>
    <w:p w14:paraId="3DCC70FB" w14:textId="77777777" w:rsidR="00275E96" w:rsidRPr="00BD4E78" w:rsidRDefault="00275E96" w:rsidP="00275E96">
      <w:pPr>
        <w:numPr>
          <w:ilvl w:val="1"/>
          <w:numId w:val="44"/>
        </w:numPr>
        <w:overflowPunct/>
        <w:autoSpaceDE/>
        <w:autoSpaceDN/>
        <w:adjustRightInd/>
        <w:spacing w:after="160" w:line="259" w:lineRule="auto"/>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Companies to provide details on how they map UEs to different beams</w:t>
      </w:r>
    </w:p>
    <w:p w14:paraId="67171DBB" w14:textId="77777777" w:rsidR="00275E96" w:rsidRPr="00BD4E78" w:rsidRDefault="00275E96" w:rsidP="00275E96">
      <w:pPr>
        <w:pStyle w:val="ListParagraph"/>
        <w:numPr>
          <w:ilvl w:val="0"/>
          <w:numId w:val="44"/>
        </w:numPr>
        <w:overflowPunct/>
        <w:autoSpaceDE/>
        <w:autoSpaceDN/>
        <w:adjustRightInd/>
        <w:spacing w:after="0"/>
        <w:jc w:val="left"/>
        <w:textAlignment w:val="auto"/>
        <w:rPr>
          <w:rFonts w:asciiTheme="minorHAnsi" w:eastAsia="Batang" w:hAnsiTheme="minorHAnsi" w:cstheme="minorHAnsi"/>
          <w:lang w:eastAsia="x-none"/>
        </w:rPr>
      </w:pPr>
      <w:r w:rsidRPr="00BD4E78">
        <w:rPr>
          <w:rFonts w:asciiTheme="minorHAnsi" w:eastAsia="Batang" w:hAnsiTheme="minorHAnsi" w:cstheme="minorHAnsi"/>
          <w:lang w:eastAsia="x-none"/>
        </w:rPr>
        <w:t xml:space="preserve">Study </w:t>
      </w:r>
      <w:r w:rsidRPr="00BD4E78">
        <w:rPr>
          <w:rFonts w:asciiTheme="minorHAnsi" w:hAnsiTheme="minorHAnsi" w:cstheme="minorHAnsi"/>
        </w:rPr>
        <w:t>NES</w:t>
      </w:r>
      <w:r w:rsidRPr="00BD4E78">
        <w:rPr>
          <w:rFonts w:asciiTheme="minorHAnsi" w:eastAsia="Batang" w:hAnsiTheme="minorHAnsi" w:cstheme="minorHAnsi"/>
          <w:lang w:eastAsia="x-none"/>
        </w:rPr>
        <w:t xml:space="preserve"> gain achieved by </w:t>
      </w:r>
      <w:r w:rsidRPr="00BD4E78">
        <w:rPr>
          <w:rFonts w:asciiTheme="minorHAnsi" w:hAnsiTheme="minorHAnsi" w:cstheme="minorHAnsi"/>
        </w:rPr>
        <w:t xml:space="preserve">non-uniform PRACH resource allocation across SSBs </w:t>
      </w:r>
      <w:r w:rsidRPr="00BD4E78">
        <w:rPr>
          <w:rFonts w:asciiTheme="minorHAnsi" w:eastAsia="Batang" w:hAnsiTheme="minorHAnsi" w:cstheme="minorHAnsi"/>
          <w:lang w:eastAsia="x-none"/>
        </w:rPr>
        <w:t xml:space="preserve">for scenarios with non-uniform distribution of UEs in different beams (if any), </w:t>
      </w:r>
    </w:p>
    <w:p w14:paraId="7256DD3C" w14:textId="77777777" w:rsidR="00275E96" w:rsidRDefault="00275E96" w:rsidP="009528C8">
      <w:pPr>
        <w:pStyle w:val="Reference"/>
        <w:numPr>
          <w:ilvl w:val="0"/>
          <w:numId w:val="0"/>
        </w:numPr>
        <w:ind w:left="567" w:hanging="567"/>
      </w:pPr>
    </w:p>
    <w:p w14:paraId="412E75BD" w14:textId="025C48C6" w:rsidR="005E23E6" w:rsidRPr="00FE20FD" w:rsidRDefault="005E23E6" w:rsidP="005E23E6">
      <w:pPr>
        <w:rPr>
          <w:rFonts w:ascii="Times New Roman" w:hAnsi="Times New Roman"/>
          <w:b/>
          <w:bCs/>
          <w:u w:val="single"/>
          <w:lang w:eastAsia="x-none"/>
        </w:rPr>
      </w:pPr>
      <w:r w:rsidRPr="00FE20FD">
        <w:rPr>
          <w:rFonts w:ascii="Times New Roman" w:hAnsi="Times New Roman"/>
          <w:b/>
          <w:bCs/>
          <w:u w:val="single"/>
          <w:lang w:eastAsia="x-none"/>
        </w:rPr>
        <w:t>RAN1#11</w:t>
      </w:r>
      <w:r>
        <w:rPr>
          <w:rFonts w:ascii="Times New Roman" w:hAnsi="Times New Roman"/>
          <w:b/>
          <w:bCs/>
          <w:u w:val="single"/>
          <w:lang w:eastAsia="x-none"/>
        </w:rPr>
        <w:t>7</w:t>
      </w:r>
      <w:r w:rsidRPr="00FE20FD">
        <w:rPr>
          <w:rFonts w:ascii="Times New Roman" w:hAnsi="Times New Roman"/>
          <w:b/>
          <w:bCs/>
          <w:u w:val="single"/>
          <w:lang w:eastAsia="x-none"/>
        </w:rPr>
        <w:t xml:space="preserve"> Agreements</w:t>
      </w:r>
    </w:p>
    <w:p w14:paraId="12C57B6D"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SSB adaptation in time domain</w:t>
      </w:r>
    </w:p>
    <w:p w14:paraId="3D1CAE7C" w14:textId="77777777" w:rsidR="00CF1AE9" w:rsidRPr="00CF1AE9"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rPr>
      </w:pPr>
      <w:r w:rsidRPr="000B7D55">
        <w:rPr>
          <w:rFonts w:cs="Calibri"/>
        </w:rPr>
        <w:t>Suppo</w:t>
      </w:r>
      <w:r w:rsidRPr="00CF1AE9">
        <w:rPr>
          <w:rFonts w:cs="Calibri"/>
        </w:rPr>
        <w:t>rt Option 1: Adaptation of SSB burst periodicity using one or more SSB burst periodicity value(s)</w:t>
      </w:r>
    </w:p>
    <w:p w14:paraId="105E9322"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CF1AE9">
        <w:rPr>
          <w:rFonts w:cs="Calibri"/>
        </w:rPr>
        <w:t>Note</w:t>
      </w:r>
      <w:r w:rsidRPr="000B7D55">
        <w:rPr>
          <w:rFonts w:cs="Calibri"/>
        </w:rPr>
        <w:t>: Using Option 2 to realize Option 1 is not precluded</w:t>
      </w:r>
    </w:p>
    <w:p w14:paraId="173F28CA"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rPr>
      </w:pPr>
      <w:r w:rsidRPr="000B7D55">
        <w:rPr>
          <w:rFonts w:cs="Calibri"/>
        </w:rPr>
        <w:t>Option 2: Adaptation based on two SSB configurations [where up to two configurations can be active]</w:t>
      </w:r>
    </w:p>
    <w:p w14:paraId="6D0C9204"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rPr>
      </w:pPr>
      <w:r w:rsidRPr="000B7D55">
        <w:rPr>
          <w:rFonts w:cs="Calibri"/>
        </w:rPr>
        <w:lastRenderedPageBreak/>
        <w:t>FFS: details of the differences between the two SSB configurations, e.g. two different periodicities</w:t>
      </w:r>
    </w:p>
    <w:p w14:paraId="164A8BFB"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 xml:space="preserve">FFS: Details including applicable scenarios </w:t>
      </w:r>
    </w:p>
    <w:p w14:paraId="44E8DEA5"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FFS: Support of Cell DTX for connected mode UEs for SSB</w:t>
      </w:r>
    </w:p>
    <w:p w14:paraId="34B23E34" w14:textId="77777777" w:rsidR="00CF1AE9" w:rsidRPr="000B7D55" w:rsidRDefault="00CF1AE9" w:rsidP="00CF1AE9">
      <w:pPr>
        <w:rPr>
          <w:rFonts w:ascii="Calibri" w:hAnsi="Calibri" w:cs="Calibri"/>
          <w:b/>
          <w:bCs/>
          <w:sz w:val="22"/>
          <w:szCs w:val="22"/>
        </w:rPr>
      </w:pPr>
      <w:r w:rsidRPr="000B7D55">
        <w:rPr>
          <w:rFonts w:ascii="Calibri" w:hAnsi="Calibri" w:cs="Calibri"/>
          <w:b/>
          <w:bCs/>
          <w:sz w:val="22"/>
          <w:szCs w:val="22"/>
        </w:rPr>
        <w:t>PRACH adaptation in time domain</w:t>
      </w:r>
    </w:p>
    <w:p w14:paraId="350917B3" w14:textId="77777777" w:rsidR="00CF1AE9" w:rsidRPr="000B7D55" w:rsidRDefault="00CF1AE9" w:rsidP="00CF1AE9">
      <w:pPr>
        <w:pStyle w:val="ListParagraph"/>
        <w:numPr>
          <w:ilvl w:val="0"/>
          <w:numId w:val="46"/>
        </w:numPr>
        <w:overflowPunct/>
        <w:autoSpaceDE/>
        <w:autoSpaceDN/>
        <w:adjustRightInd/>
        <w:spacing w:after="0" w:line="259" w:lineRule="auto"/>
        <w:jc w:val="left"/>
        <w:textAlignment w:val="auto"/>
        <w:rPr>
          <w:rFonts w:cs="Calibri"/>
        </w:rPr>
      </w:pPr>
      <w:r>
        <w:rPr>
          <w:rFonts w:cs="Calibri"/>
        </w:rPr>
        <w:t xml:space="preserve">On handling </w:t>
      </w:r>
      <w:r w:rsidRPr="000B7D55">
        <w:rPr>
          <w:rFonts w:cs="Calibri"/>
        </w:rPr>
        <w:t xml:space="preserve">overlap between additional and legacy PRACH resources, support </w:t>
      </w:r>
      <w:r>
        <w:rPr>
          <w:rFonts w:cs="Calibri"/>
        </w:rPr>
        <w:t xml:space="preserve">at least </w:t>
      </w:r>
      <w:r w:rsidRPr="000B7D55">
        <w:rPr>
          <w:rFonts w:cs="Calibri"/>
        </w:rPr>
        <w:t>the following case(s)</w:t>
      </w:r>
    </w:p>
    <w:p w14:paraId="38DEFA74" w14:textId="77777777" w:rsidR="00CF1AE9" w:rsidRPr="000B7D55" w:rsidRDefault="00CF1AE9" w:rsidP="00CF1AE9">
      <w:pPr>
        <w:pStyle w:val="ListParagraph"/>
        <w:numPr>
          <w:ilvl w:val="1"/>
          <w:numId w:val="46"/>
        </w:numPr>
        <w:overflowPunct/>
        <w:autoSpaceDE/>
        <w:autoSpaceDN/>
        <w:adjustRightInd/>
        <w:spacing w:after="0"/>
        <w:jc w:val="left"/>
        <w:textAlignment w:val="auto"/>
        <w:rPr>
          <w:rFonts w:cs="Calibri"/>
        </w:rPr>
      </w:pPr>
      <w:r w:rsidRPr="000B7D55">
        <w:rPr>
          <w:rFonts w:cs="Calibri"/>
        </w:rPr>
        <w:t xml:space="preserve">Case 1: No time-domain overlap </w:t>
      </w:r>
    </w:p>
    <w:p w14:paraId="5D3B1878" w14:textId="77777777" w:rsidR="00CF1AE9" w:rsidRPr="000B7D55" w:rsidRDefault="00CF1AE9" w:rsidP="00CF1AE9">
      <w:pPr>
        <w:pStyle w:val="ListParagraph"/>
        <w:numPr>
          <w:ilvl w:val="1"/>
          <w:numId w:val="46"/>
        </w:numPr>
        <w:overflowPunct/>
        <w:autoSpaceDE/>
        <w:autoSpaceDN/>
        <w:adjustRightInd/>
        <w:spacing w:after="0"/>
        <w:jc w:val="left"/>
        <w:textAlignment w:val="auto"/>
        <w:rPr>
          <w:rFonts w:cs="Calibri"/>
        </w:rPr>
      </w:pPr>
      <w:r w:rsidRPr="000B7D55">
        <w:rPr>
          <w:rFonts w:cs="Calibri"/>
        </w:rPr>
        <w:t xml:space="preserve">Case 2: Time-domain overlap but no overlap in frequency domain </w:t>
      </w:r>
    </w:p>
    <w:p w14:paraId="3F2695C0" w14:textId="77777777" w:rsidR="00CF1AE9" w:rsidRPr="000B7D55" w:rsidRDefault="00CF1AE9" w:rsidP="00CF1AE9">
      <w:pPr>
        <w:pStyle w:val="ListParagraph"/>
        <w:numPr>
          <w:ilvl w:val="1"/>
          <w:numId w:val="46"/>
        </w:numPr>
        <w:overflowPunct/>
        <w:autoSpaceDE/>
        <w:autoSpaceDN/>
        <w:adjustRightInd/>
        <w:spacing w:after="0"/>
        <w:jc w:val="left"/>
        <w:textAlignment w:val="auto"/>
        <w:rPr>
          <w:rFonts w:cs="Calibri"/>
        </w:rPr>
      </w:pPr>
      <w:r w:rsidRPr="000B7D55">
        <w:rPr>
          <w:rFonts w:cs="Calibri"/>
        </w:rPr>
        <w:t>Case 3:  No overlap in time and frequency domains</w:t>
      </w:r>
    </w:p>
    <w:p w14:paraId="464BBEA4"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FFS: whether additional conditions are needed to support the above cases</w:t>
      </w:r>
    </w:p>
    <w:p w14:paraId="62DD75E3"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FFS: Additional case whether full/partial overlap in both time and frequency is allowed</w:t>
      </w:r>
    </w:p>
    <w:p w14:paraId="65007D46" w14:textId="77777777" w:rsid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Above does not preclude discussion for the case where the configuration for additional PRACH resources contains legacy PRACH resources</w:t>
      </w:r>
    </w:p>
    <w:p w14:paraId="5ED2D147" w14:textId="77777777" w:rsidR="00CF1AE9" w:rsidRPr="000B7D55" w:rsidRDefault="00CF1AE9" w:rsidP="00CF1AE9">
      <w:pPr>
        <w:pStyle w:val="ListParagraph"/>
        <w:ind w:left="1440"/>
        <w:contextualSpacing/>
        <w:rPr>
          <w:rFonts w:cs="Calibri"/>
        </w:rPr>
      </w:pPr>
    </w:p>
    <w:p w14:paraId="58B36B61" w14:textId="77777777" w:rsidR="00CF1AE9" w:rsidRPr="000B7D55"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rPr>
      </w:pPr>
      <w:r w:rsidRPr="000B7D55">
        <w:rPr>
          <w:rFonts w:cs="Calibri"/>
        </w:rPr>
        <w:t>When there is no overlap between additional and legacy ROs in TD and FD, SSB-RO mapping rule for additional PRACH resources follows the legacy SSB-RO mapping rule</w:t>
      </w:r>
    </w:p>
    <w:p w14:paraId="762B593A"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 xml:space="preserve">Mapping SSB indexes to valid additional PRACH occasions provided by semi-static </w:t>
      </w:r>
      <w:proofErr w:type="spellStart"/>
      <w:r w:rsidRPr="000B7D55">
        <w:rPr>
          <w:rFonts w:cs="Calibri"/>
        </w:rPr>
        <w:t>signaling</w:t>
      </w:r>
      <w:proofErr w:type="spellEnd"/>
      <w:r w:rsidRPr="000B7D55">
        <w:rPr>
          <w:rFonts w:cs="Calibri"/>
        </w:rPr>
        <w:t xml:space="preserve"> follows the legacy mapping order for preamble/time resource/frequency/PRACH slot indexes.</w:t>
      </w:r>
    </w:p>
    <w:p w14:paraId="780B02F9" w14:textId="77777777" w:rsid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rPr>
      </w:pPr>
      <w:r w:rsidRPr="000B7D55">
        <w:rPr>
          <w:rFonts w:cs="Calibri"/>
        </w:rPr>
        <w:t>Validation rules for the additional PRACH resources follow the legacy validation rules for PRACH resources configured for legacy UEs</w:t>
      </w:r>
    </w:p>
    <w:p w14:paraId="597E02DE" w14:textId="77777777" w:rsidR="00CF1AE9" w:rsidRPr="006A63F9" w:rsidRDefault="00CF1AE9" w:rsidP="00CF1AE9">
      <w:pPr>
        <w:pStyle w:val="ListParagraph"/>
        <w:spacing w:after="160" w:line="259" w:lineRule="auto"/>
        <w:ind w:left="1440"/>
        <w:contextualSpacing/>
        <w:rPr>
          <w:rFonts w:cs="Calibri"/>
        </w:rPr>
      </w:pPr>
    </w:p>
    <w:p w14:paraId="5240D497" w14:textId="77777777" w:rsidR="00CF1AE9" w:rsidRPr="000B7D55"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Configuration for additional PRACH resources includes at least:</w:t>
      </w:r>
    </w:p>
    <w:p w14:paraId="1C288BCF" w14:textId="77777777" w:rsidR="00CF1AE9" w:rsidRPr="00CF1AE9"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PRACH configuration index</w:t>
      </w:r>
    </w:p>
    <w:p w14:paraId="5A884DB4"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CF1AE9">
        <w:rPr>
          <w:rFonts w:cs="Calibri"/>
          <w:lang w:eastAsia="ko-KR"/>
        </w:rPr>
        <w:t>FFS: whether the PRACH configuration index is same and/or different from the PRACH configuration</w:t>
      </w:r>
      <w:r w:rsidRPr="000B7D55">
        <w:rPr>
          <w:rFonts w:cs="Calibri"/>
          <w:lang w:eastAsia="ko-KR"/>
        </w:rPr>
        <w:t xml:space="preserve"> index for the legacy PRACH resources </w:t>
      </w:r>
    </w:p>
    <w:p w14:paraId="3A19D380"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same index is used, additional parameters may include:</w:t>
      </w:r>
    </w:p>
    <w:p w14:paraId="0BD39890"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Scaled/adjusted PRACH configuration period </w:t>
      </w:r>
    </w:p>
    <w:p w14:paraId="4F909597"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Additional timing offset</w:t>
      </w:r>
    </w:p>
    <w:p w14:paraId="78C7B46B"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Adjusting the parameters (e.g., (x, y) value and slot number) of the PRACH configuration </w:t>
      </w:r>
    </w:p>
    <w:p w14:paraId="206162A9"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w:t>
      </w:r>
    </w:p>
    <w:p w14:paraId="5312B58D"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When different indexes are used, additional parameters may include:</w:t>
      </w:r>
    </w:p>
    <w:p w14:paraId="0FCBB8FE" w14:textId="77777777" w:rsidR="00CF1AE9" w:rsidRPr="000B7D55" w:rsidRDefault="00CF1AE9" w:rsidP="00CF1AE9">
      <w:pPr>
        <w:pStyle w:val="ListParagraph"/>
        <w:numPr>
          <w:ilvl w:val="3"/>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Muting/masking ROs (e.g. for the case when the PRACH configuration index for the additional PRACH resources contains legacy resources)</w:t>
      </w:r>
    </w:p>
    <w:p w14:paraId="1584A8CA" w14:textId="77777777" w:rsidR="00CF1AE9" w:rsidRPr="000B7D55" w:rsidRDefault="00CF1AE9" w:rsidP="00CF1AE9">
      <w:pPr>
        <w:pStyle w:val="ListParagraph"/>
        <w:ind w:left="2880"/>
        <w:rPr>
          <w:rFonts w:cs="Calibri"/>
          <w:lang w:eastAsia="ko-KR"/>
        </w:rPr>
      </w:pPr>
    </w:p>
    <w:p w14:paraId="1D4C0FEC" w14:textId="77777777" w:rsidR="00CF1AE9" w:rsidRPr="000B7D55" w:rsidRDefault="00CF1AE9" w:rsidP="00CF1AE9">
      <w:pPr>
        <w:pStyle w:val="ListParagraph"/>
        <w:numPr>
          <w:ilvl w:val="0"/>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t>
      </w:r>
      <w:proofErr w:type="spellStart"/>
      <w:r w:rsidRPr="000B7D55">
        <w:rPr>
          <w:rFonts w:cs="Calibri"/>
          <w:lang w:eastAsia="ko-KR"/>
        </w:rPr>
        <w:t>Signaling</w:t>
      </w:r>
      <w:proofErr w:type="spellEnd"/>
      <w:r w:rsidRPr="000B7D55">
        <w:rPr>
          <w:rFonts w:cs="Calibri"/>
          <w:lang w:eastAsia="ko-KR"/>
        </w:rPr>
        <w:t xml:space="preserve"> of additional PRACH resources</w:t>
      </w:r>
    </w:p>
    <w:p w14:paraId="0A0B8F9A"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1: Higher layer </w:t>
      </w:r>
      <w:proofErr w:type="spellStart"/>
      <w:r w:rsidRPr="000B7D55">
        <w:rPr>
          <w:rFonts w:cs="Calibri"/>
          <w:lang w:eastAsia="ko-KR"/>
        </w:rPr>
        <w:t>signaling</w:t>
      </w:r>
      <w:proofErr w:type="spellEnd"/>
      <w:r w:rsidRPr="000B7D55">
        <w:rPr>
          <w:rFonts w:cs="Calibri"/>
          <w:lang w:eastAsia="ko-KR"/>
        </w:rPr>
        <w:t xml:space="preserve"> (with potential enhancements) based PRACH resource adaptation </w:t>
      </w:r>
    </w:p>
    <w:p w14:paraId="659418A7"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2: L1-based adaptation to indicate whether the additional PRACH resources provided by semi-static </w:t>
      </w:r>
      <w:proofErr w:type="spellStart"/>
      <w:r w:rsidRPr="000B7D55">
        <w:rPr>
          <w:rFonts w:cs="Calibri"/>
          <w:lang w:eastAsia="ko-KR"/>
        </w:rPr>
        <w:t>signaling</w:t>
      </w:r>
      <w:proofErr w:type="spellEnd"/>
      <w:r w:rsidRPr="000B7D55">
        <w:rPr>
          <w:rFonts w:cs="Calibri"/>
          <w:lang w:eastAsia="ko-KR"/>
        </w:rPr>
        <w:t xml:space="preserve"> are available or not </w:t>
      </w:r>
    </w:p>
    <w:p w14:paraId="7D829F8C"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3: Adaptation of PRACH transmission according to predefined condition(s)</w:t>
      </w:r>
    </w:p>
    <w:p w14:paraId="172FB8BF"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Option 4: L1-based adaptation to indicate whether a subset of the additional PRACH resources provided by semi-static </w:t>
      </w:r>
      <w:proofErr w:type="spellStart"/>
      <w:r w:rsidRPr="000B7D55">
        <w:rPr>
          <w:rFonts w:cs="Calibri"/>
          <w:lang w:eastAsia="ko-KR"/>
        </w:rPr>
        <w:t>signaling</w:t>
      </w:r>
      <w:proofErr w:type="spellEnd"/>
      <w:r w:rsidRPr="000B7D55">
        <w:rPr>
          <w:rFonts w:cs="Calibri"/>
          <w:lang w:eastAsia="ko-KR"/>
        </w:rPr>
        <w:t xml:space="preserve"> are available or not </w:t>
      </w:r>
    </w:p>
    <w:p w14:paraId="1CCF26AB" w14:textId="77777777" w:rsidR="00CF1AE9" w:rsidRPr="000B7D55" w:rsidRDefault="00CF1AE9" w:rsidP="00CF1AE9">
      <w:pPr>
        <w:pStyle w:val="ListParagraph"/>
        <w:numPr>
          <w:ilvl w:val="2"/>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 xml:space="preserve">FFS: whether the subset of the additional PRACH resources is in RO level / SSB-to-RO mapping cycle level/PRACH association period level/PRACH association pattern period level for time-domain PRACH adaptation </w:t>
      </w:r>
    </w:p>
    <w:p w14:paraId="520B3933" w14:textId="77777777" w:rsidR="00CF1AE9" w:rsidRPr="000B7D55" w:rsidRDefault="00CF1AE9" w:rsidP="00CF1AE9">
      <w:pPr>
        <w:pStyle w:val="ListParagraph"/>
        <w:numPr>
          <w:ilvl w:val="1"/>
          <w:numId w:val="46"/>
        </w:numPr>
        <w:overflowPunct/>
        <w:autoSpaceDE/>
        <w:autoSpaceDN/>
        <w:adjustRightInd/>
        <w:spacing w:after="160" w:line="259" w:lineRule="auto"/>
        <w:contextualSpacing/>
        <w:jc w:val="left"/>
        <w:textAlignment w:val="auto"/>
        <w:rPr>
          <w:rFonts w:cs="Calibri"/>
          <w:lang w:eastAsia="ko-KR"/>
        </w:rPr>
      </w:pPr>
      <w:r w:rsidRPr="000B7D55">
        <w:rPr>
          <w:rFonts w:cs="Calibri"/>
          <w:lang w:eastAsia="ko-KR"/>
        </w:rPr>
        <w:t>Option 5: Enhanced cell DRX</w:t>
      </w:r>
    </w:p>
    <w:p w14:paraId="648A88AA" w14:textId="77777777" w:rsidR="005E23E6" w:rsidRDefault="005E23E6" w:rsidP="009528C8">
      <w:pPr>
        <w:pStyle w:val="Reference"/>
        <w:numPr>
          <w:ilvl w:val="0"/>
          <w:numId w:val="0"/>
        </w:numPr>
        <w:ind w:left="567" w:hanging="567"/>
      </w:pPr>
    </w:p>
    <w:sectPr w:rsidR="005E23E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FE6C3" w14:textId="77777777" w:rsidR="003A6F87" w:rsidRDefault="003A6F87">
      <w:r>
        <w:separator/>
      </w:r>
    </w:p>
  </w:endnote>
  <w:endnote w:type="continuationSeparator" w:id="0">
    <w:p w14:paraId="7FCCA155" w14:textId="77777777" w:rsidR="003A6F87" w:rsidRDefault="003A6F87">
      <w:r>
        <w:continuationSeparator/>
      </w:r>
    </w:p>
  </w:endnote>
  <w:endnote w:type="continuationNotice" w:id="1">
    <w:p w14:paraId="4CD16277" w14:textId="77777777" w:rsidR="003A6F87" w:rsidRDefault="003A6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D105A" w14:textId="77777777" w:rsidR="003A6F87" w:rsidRDefault="003A6F87">
      <w:r>
        <w:separator/>
      </w:r>
    </w:p>
  </w:footnote>
  <w:footnote w:type="continuationSeparator" w:id="0">
    <w:p w14:paraId="2A837103" w14:textId="77777777" w:rsidR="003A6F87" w:rsidRDefault="003A6F87">
      <w:r>
        <w:continuationSeparator/>
      </w:r>
    </w:p>
  </w:footnote>
  <w:footnote w:type="continuationNotice" w:id="1">
    <w:p w14:paraId="2291D546" w14:textId="77777777" w:rsidR="003A6F87" w:rsidRDefault="003A6F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6"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940D1F"/>
    <w:multiLevelType w:val="hybridMultilevel"/>
    <w:tmpl w:val="0C82157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24AD4"/>
    <w:multiLevelType w:val="hybridMultilevel"/>
    <w:tmpl w:val="729E87A6"/>
    <w:lvl w:ilvl="0" w:tplc="28049EB0">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170935">
    <w:abstractNumId w:val="2"/>
  </w:num>
  <w:num w:numId="2" w16cid:durableId="961112129">
    <w:abstractNumId w:val="23"/>
  </w:num>
  <w:num w:numId="3" w16cid:durableId="1698316515">
    <w:abstractNumId w:val="16"/>
  </w:num>
  <w:num w:numId="4" w16cid:durableId="2017030140">
    <w:abstractNumId w:val="17"/>
  </w:num>
  <w:num w:numId="5" w16cid:durableId="1432316339">
    <w:abstractNumId w:val="12"/>
  </w:num>
  <w:num w:numId="6" w16cid:durableId="1438058489">
    <w:abstractNumId w:val="20"/>
  </w:num>
  <w:num w:numId="7" w16cid:durableId="207031773">
    <w:abstractNumId w:val="28"/>
  </w:num>
  <w:num w:numId="8" w16cid:durableId="2114977846">
    <w:abstractNumId w:val="13"/>
  </w:num>
  <w:num w:numId="9" w16cid:durableId="991519215">
    <w:abstractNumId w:val="25"/>
  </w:num>
  <w:num w:numId="10" w16cid:durableId="1360860641">
    <w:abstractNumId w:val="40"/>
  </w:num>
  <w:num w:numId="11" w16cid:durableId="269700109">
    <w:abstractNumId w:val="26"/>
  </w:num>
  <w:num w:numId="12" w16cid:durableId="1387101789">
    <w:abstractNumId w:val="36"/>
  </w:num>
  <w:num w:numId="13" w16cid:durableId="26949684">
    <w:abstractNumId w:val="33"/>
  </w:num>
  <w:num w:numId="14" w16cid:durableId="1028069117">
    <w:abstractNumId w:val="0"/>
  </w:num>
  <w:num w:numId="15" w16cid:durableId="9228364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8"/>
  </w:num>
  <w:num w:numId="17" w16cid:durableId="1829513712">
    <w:abstractNumId w:val="7"/>
  </w:num>
  <w:num w:numId="18" w16cid:durableId="244339718">
    <w:abstractNumId w:val="38"/>
  </w:num>
  <w:num w:numId="19" w16cid:durableId="1903170662">
    <w:abstractNumId w:val="37"/>
  </w:num>
  <w:num w:numId="20" w16cid:durableId="953289906">
    <w:abstractNumId w:val="31"/>
  </w:num>
  <w:num w:numId="21" w16cid:durableId="1967156272">
    <w:abstractNumId w:val="14"/>
  </w:num>
  <w:num w:numId="22" w16cid:durableId="185801274">
    <w:abstractNumId w:val="18"/>
  </w:num>
  <w:num w:numId="23" w16cid:durableId="1728720843">
    <w:abstractNumId w:val="30"/>
  </w:num>
  <w:num w:numId="24" w16cid:durableId="1122264111">
    <w:abstractNumId w:val="23"/>
  </w:num>
  <w:num w:numId="25" w16cid:durableId="478000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5"/>
  </w:num>
  <w:num w:numId="27" w16cid:durableId="135756144">
    <w:abstractNumId w:val="22"/>
  </w:num>
  <w:num w:numId="28" w16cid:durableId="1009023535">
    <w:abstractNumId w:val="19"/>
  </w:num>
  <w:num w:numId="29" w16cid:durableId="2017683910">
    <w:abstractNumId w:val="2"/>
  </w:num>
  <w:num w:numId="30" w16cid:durableId="1272517633">
    <w:abstractNumId w:val="6"/>
  </w:num>
  <w:num w:numId="31" w16cid:durableId="1389186409">
    <w:abstractNumId w:val="35"/>
  </w:num>
  <w:num w:numId="32" w16cid:durableId="1913158311">
    <w:abstractNumId w:val="21"/>
  </w:num>
  <w:num w:numId="33" w16cid:durableId="152263208">
    <w:abstractNumId w:val="39"/>
  </w:num>
  <w:num w:numId="34" w16cid:durableId="2041587673">
    <w:abstractNumId w:val="24"/>
  </w:num>
  <w:num w:numId="35" w16cid:durableId="484131169">
    <w:abstractNumId w:val="29"/>
  </w:num>
  <w:num w:numId="36" w16cid:durableId="1638753160">
    <w:abstractNumId w:val="9"/>
  </w:num>
  <w:num w:numId="37" w16cid:durableId="122120795">
    <w:abstractNumId w:val="1"/>
  </w:num>
  <w:num w:numId="38" w16cid:durableId="445077391">
    <w:abstractNumId w:val="27"/>
  </w:num>
  <w:num w:numId="39" w16cid:durableId="411855612">
    <w:abstractNumId w:val="3"/>
  </w:num>
  <w:num w:numId="40" w16cid:durableId="714693280">
    <w:abstractNumId w:val="34"/>
  </w:num>
  <w:num w:numId="41" w16cid:durableId="51780967">
    <w:abstractNumId w:val="4"/>
  </w:num>
  <w:num w:numId="42" w16cid:durableId="1951429305">
    <w:abstractNumId w:val="10"/>
  </w:num>
  <w:num w:numId="43" w16cid:durableId="2093382721">
    <w:abstractNumId w:val="2"/>
  </w:num>
  <w:num w:numId="44" w16cid:durableId="492183092">
    <w:abstractNumId w:val="11"/>
  </w:num>
  <w:num w:numId="45" w16cid:durableId="1311057815">
    <w:abstractNumId w:val="41"/>
  </w:num>
  <w:num w:numId="46" w16cid:durableId="1593589506">
    <w:abstractNumId w:val="11"/>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487"/>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BB0"/>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B7018"/>
    <w:rsid w:val="000C0156"/>
    <w:rsid w:val="000C0D45"/>
    <w:rsid w:val="000C118B"/>
    <w:rsid w:val="000C165A"/>
    <w:rsid w:val="000C175A"/>
    <w:rsid w:val="000C201E"/>
    <w:rsid w:val="000C24B5"/>
    <w:rsid w:val="000C2981"/>
    <w:rsid w:val="000C2D7E"/>
    <w:rsid w:val="000C2E19"/>
    <w:rsid w:val="000C3157"/>
    <w:rsid w:val="000C3260"/>
    <w:rsid w:val="000C3556"/>
    <w:rsid w:val="000C446A"/>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5C10"/>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C5"/>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7B1"/>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9CB"/>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A7EE8"/>
    <w:rsid w:val="001B0319"/>
    <w:rsid w:val="001B0B49"/>
    <w:rsid w:val="001B0D97"/>
    <w:rsid w:val="001B138A"/>
    <w:rsid w:val="001B1C1C"/>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0AA0"/>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28"/>
    <w:rsid w:val="001E07D0"/>
    <w:rsid w:val="001E11A5"/>
    <w:rsid w:val="001E1381"/>
    <w:rsid w:val="001E1984"/>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0DED"/>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6E3C"/>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5E96"/>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B48"/>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07ED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135"/>
    <w:rsid w:val="00326312"/>
    <w:rsid w:val="003263A3"/>
    <w:rsid w:val="003269F9"/>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117"/>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0CF0"/>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6F87"/>
    <w:rsid w:val="003A7026"/>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20B"/>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37A94"/>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6C8"/>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081"/>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253"/>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D4"/>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23E6"/>
    <w:rsid w:val="005E3458"/>
    <w:rsid w:val="005E385F"/>
    <w:rsid w:val="005E3AD8"/>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0EF5"/>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5B4C"/>
    <w:rsid w:val="00706101"/>
    <w:rsid w:val="0070686B"/>
    <w:rsid w:val="00706A21"/>
    <w:rsid w:val="00706B75"/>
    <w:rsid w:val="00707072"/>
    <w:rsid w:val="00707478"/>
    <w:rsid w:val="00707D61"/>
    <w:rsid w:val="007103AA"/>
    <w:rsid w:val="007107A8"/>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6F16"/>
    <w:rsid w:val="00727208"/>
    <w:rsid w:val="00727680"/>
    <w:rsid w:val="00727AFB"/>
    <w:rsid w:val="00730D92"/>
    <w:rsid w:val="00730E0D"/>
    <w:rsid w:val="00732401"/>
    <w:rsid w:val="0073318C"/>
    <w:rsid w:val="00734813"/>
    <w:rsid w:val="007348B1"/>
    <w:rsid w:val="00734CCA"/>
    <w:rsid w:val="00735026"/>
    <w:rsid w:val="007362A6"/>
    <w:rsid w:val="00736D7D"/>
    <w:rsid w:val="00736D91"/>
    <w:rsid w:val="007375CD"/>
    <w:rsid w:val="00737824"/>
    <w:rsid w:val="007404A3"/>
    <w:rsid w:val="00740E58"/>
    <w:rsid w:val="007415BB"/>
    <w:rsid w:val="00741FCE"/>
    <w:rsid w:val="00742D26"/>
    <w:rsid w:val="00742E6C"/>
    <w:rsid w:val="0074300E"/>
    <w:rsid w:val="00743074"/>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4521"/>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004"/>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6F2C"/>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11E"/>
    <w:rsid w:val="008B4EA9"/>
    <w:rsid w:val="008B51A0"/>
    <w:rsid w:val="008B525B"/>
    <w:rsid w:val="008B58DA"/>
    <w:rsid w:val="008B592A"/>
    <w:rsid w:val="008B5B7C"/>
    <w:rsid w:val="008B5D00"/>
    <w:rsid w:val="008B5FDF"/>
    <w:rsid w:val="008B6DB8"/>
    <w:rsid w:val="008B7372"/>
    <w:rsid w:val="008B754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24"/>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8C8"/>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4F10"/>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2C44"/>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C61"/>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8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3A91"/>
    <w:rsid w:val="00AC49FB"/>
    <w:rsid w:val="00AC4F66"/>
    <w:rsid w:val="00AC5595"/>
    <w:rsid w:val="00AC5A10"/>
    <w:rsid w:val="00AC6564"/>
    <w:rsid w:val="00AC6DAB"/>
    <w:rsid w:val="00AC715E"/>
    <w:rsid w:val="00AC74DE"/>
    <w:rsid w:val="00AC7513"/>
    <w:rsid w:val="00AD028C"/>
    <w:rsid w:val="00AD0AA3"/>
    <w:rsid w:val="00AD166A"/>
    <w:rsid w:val="00AD1B46"/>
    <w:rsid w:val="00AD29B7"/>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75A"/>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4E7"/>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153"/>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319"/>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179A"/>
    <w:rsid w:val="00BF2F2D"/>
    <w:rsid w:val="00BF3207"/>
    <w:rsid w:val="00BF3279"/>
    <w:rsid w:val="00BF624D"/>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2A5D"/>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8AB"/>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1E3"/>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AE9"/>
    <w:rsid w:val="00CF1B2C"/>
    <w:rsid w:val="00CF24D1"/>
    <w:rsid w:val="00CF37F5"/>
    <w:rsid w:val="00CF39C4"/>
    <w:rsid w:val="00CF3A94"/>
    <w:rsid w:val="00CF3AC5"/>
    <w:rsid w:val="00CF3B1F"/>
    <w:rsid w:val="00CF3BF6"/>
    <w:rsid w:val="00CF3E7C"/>
    <w:rsid w:val="00CF4935"/>
    <w:rsid w:val="00CF52BB"/>
    <w:rsid w:val="00CF5554"/>
    <w:rsid w:val="00CF574A"/>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34B"/>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8D1"/>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C77ED"/>
    <w:rsid w:val="00DD0083"/>
    <w:rsid w:val="00DD2747"/>
    <w:rsid w:val="00DD33CE"/>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9E9"/>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0F7C"/>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681"/>
    <w:rsid w:val="00EB5AE4"/>
    <w:rsid w:val="00EB61CD"/>
    <w:rsid w:val="00EB6211"/>
    <w:rsid w:val="00EB7A50"/>
    <w:rsid w:val="00EB7E5F"/>
    <w:rsid w:val="00EC1652"/>
    <w:rsid w:val="00EC2122"/>
    <w:rsid w:val="00EC2675"/>
    <w:rsid w:val="00EC27C6"/>
    <w:rsid w:val="00EC3077"/>
    <w:rsid w:val="00EC4207"/>
    <w:rsid w:val="00EC423D"/>
    <w:rsid w:val="00EC4802"/>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6BF3"/>
    <w:rsid w:val="00EF7B48"/>
    <w:rsid w:val="00EF7CF5"/>
    <w:rsid w:val="00F004E4"/>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8E3"/>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2DDE2-E122-431B-82FE-E106A4A441C7}">
  <ds:schemaRefs>
    <ds:schemaRef ds:uri="23a22248-acb0-4303-bd1b-c36b2527d0a2"/>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5a888943-97ca-4c93-b605-714bb5e9e285"/>
    <ds:schemaRef ds:uri="http://schemas.microsoft.com/sharepoint/v4"/>
    <ds:schemaRef ds:uri="e32f50e1-6846-4d7d-ad60-ccd6877e6c5e"/>
    <ds:schemaRef ds:uri="http://www.w3.org/XML/1998/namespace"/>
    <ds:schemaRef ds:uri="http://purl.org/dc/terms/"/>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5053BEC4-7AEC-4FD6-9FEF-6C3646F98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2933</TotalTime>
  <Pages>8</Pages>
  <Words>3979</Words>
  <Characters>22681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26607</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RAN2#126</cp:lastModifiedBy>
  <cp:revision>468</cp:revision>
  <cp:lastPrinted>2016-11-04T21:26:00Z</cp:lastPrinted>
  <dcterms:created xsi:type="dcterms:W3CDTF">2024-02-13T19:24:00Z</dcterms:created>
  <dcterms:modified xsi:type="dcterms:W3CDTF">2024-08-09T00:55:00Z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4d2f777e-4347-4fc6-823a-b44ab313546a_Enabled">
    <vt:lpwstr>true</vt:lpwstr>
  </property>
  <property fmtid="{D5CDD505-2E9C-101B-9397-08002B2CF9AE}" pid="20" name="MSIP_Label_4d2f777e-4347-4fc6-823a-b44ab313546a_SetDate">
    <vt:lpwstr>2024-08-06T17:30:57Z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07ae76a3-57af-44d7-93d6-2fea4cfa6c86</vt:lpwstr>
  </property>
  <property fmtid="{D5CDD505-2E9C-101B-9397-08002B2CF9AE}" pid="25" name="MSIP_Label_4d2f777e-4347-4fc6-823a-b44ab313546a_ContentBits">
    <vt:lpwstr>0</vt:lpwstr>
  </property>
</Properties>
</file>